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038B" w:rsidRDefault="003A2D8B" w:rsidP="003A2D8B">
      <w:pPr>
        <w:jc w:val="center"/>
      </w:pPr>
      <w:bookmarkStart w:id="0" w:name="_GoBack"/>
      <w:bookmarkEnd w:id="0"/>
      <w:r>
        <w:rPr>
          <w:noProof/>
          <w:lang w:val="en-GB" w:eastAsia="en-GB"/>
        </w:rPr>
        <w:drawing>
          <wp:inline distT="0" distB="0" distL="0" distR="0">
            <wp:extent cx="8863823" cy="6353810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28"/>
                    <a:stretch/>
                  </pic:blipFill>
                  <pic:spPr bwMode="auto">
                    <a:xfrm>
                      <a:off x="0" y="0"/>
                      <a:ext cx="8864600" cy="6354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EE038B" w:rsidSect="003A2D8B">
      <w:pgSz w:w="16840" w:h="11900" w:orient="landscape"/>
      <w:pgMar w:top="1800" w:right="1440" w:bottom="180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2D8B"/>
    <w:rsid w:val="003A2D8B"/>
    <w:rsid w:val="006A5F69"/>
    <w:rsid w:val="00B174EA"/>
    <w:rsid w:val="00EE0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efaultImageDpi w14:val="300"/>
  <w15:docId w15:val="{E4ED0861-54C4-4B80-A860-7A096BC076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2D8B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2D8B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8E112A4</Template>
  <TotalTime>0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Therese</dc:creator>
  <cp:keywords/>
  <dc:description/>
  <cp:lastModifiedBy>Charlotte Johnston</cp:lastModifiedBy>
  <cp:revision>2</cp:revision>
  <dcterms:created xsi:type="dcterms:W3CDTF">2015-05-29T09:40:00Z</dcterms:created>
  <dcterms:modified xsi:type="dcterms:W3CDTF">2015-05-29T09:40:00Z</dcterms:modified>
</cp:coreProperties>
</file>