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62484B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5270500" cy="5755081"/>
            <wp:effectExtent l="0" t="0" r="0" b="1079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70500" cy="575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038B" w:rsidSect="0062484B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3A2D8B"/>
    <w:rsid w:val="004012C1"/>
    <w:rsid w:val="0062484B"/>
    <w:rsid w:val="00A90806"/>
    <w:rsid w:val="00B174EA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E074C138-D704-48E7-849A-F1EBC3FBAB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2015-05-29T09:41:00Z</dcterms:created>
  <dcterms:modified xsi:type="dcterms:W3CDTF">2015-05-29T09:41:00Z</dcterms:modified>
</cp:coreProperties>
</file>