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62596" w:rsidRDefault="004A43AD">
      <w:pPr>
        <w:rPr>
          <w:sz w:val="40"/>
        </w:rPr>
      </w:pPr>
      <w:bookmarkStart w:id="0" w:name="_GoBack"/>
      <w:bookmarkEnd w:id="0"/>
      <w:r>
        <w:rPr>
          <w:sz w:val="40"/>
        </w:rPr>
        <w:t xml:space="preserve">Antoine le </w:t>
      </w:r>
      <w:proofErr w:type="spellStart"/>
      <w:r>
        <w:rPr>
          <w:sz w:val="40"/>
        </w:rPr>
        <w:t>paresseux</w:t>
      </w:r>
      <w:proofErr w:type="spellEnd"/>
    </w:p>
    <w:tbl>
      <w:tblPr>
        <w:tblStyle w:val="TableGrid"/>
        <w:tblpPr w:leftFromText="180" w:rightFromText="180" w:vertAnchor="text" w:horzAnchor="margin" w:tblpY="16"/>
        <w:tblW w:w="0" w:type="auto"/>
        <w:tblLook w:val="04A0" w:firstRow="1" w:lastRow="0" w:firstColumn="1" w:lastColumn="0" w:noHBand="0" w:noVBand="1"/>
      </w:tblPr>
      <w:tblGrid>
        <w:gridCol w:w="4724"/>
        <w:gridCol w:w="4725"/>
        <w:gridCol w:w="4725"/>
      </w:tblGrid>
      <w:tr w:rsidR="0076687E" w:rsidTr="0076687E">
        <w:tc>
          <w:tcPr>
            <w:tcW w:w="4724" w:type="dxa"/>
          </w:tcPr>
          <w:p w:rsidR="00860A35" w:rsidRDefault="0076687E" w:rsidP="00860A35">
            <w:pPr>
              <w:rPr>
                <w:sz w:val="40"/>
              </w:rPr>
            </w:pPr>
            <w:r w:rsidRPr="0076687E">
              <w:rPr>
                <w:noProof/>
                <w:sz w:val="40"/>
                <w:lang w:eastAsia="en-GB"/>
              </w:rPr>
              <w:drawing>
                <wp:inline distT="0" distB="0" distL="0" distR="0">
                  <wp:extent cx="2800350" cy="2124000"/>
                  <wp:effectExtent l="19050" t="0" r="0" b="0"/>
                  <wp:docPr id="1" name="Picture 1" descr="C:\Users\Linda\AppData\Local\Microsoft\Windows\Temporary Internet Files\Content.IE5\QT09EHQL\clipart0197[1]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 descr="C:\Users\Linda\AppData\Local\Microsoft\Windows\Temporary Internet Files\Content.IE5\QT09EHQL\clipart0197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2124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5" w:type="dxa"/>
          </w:tcPr>
          <w:p w:rsidR="00860A35" w:rsidRDefault="0076687E" w:rsidP="00860A35">
            <w:pPr>
              <w:rPr>
                <w:sz w:val="40"/>
              </w:rPr>
            </w:pPr>
            <w:r w:rsidRPr="0076687E">
              <w:rPr>
                <w:noProof/>
                <w:sz w:val="40"/>
                <w:lang w:eastAsia="en-GB"/>
              </w:rPr>
              <w:drawing>
                <wp:inline distT="0" distB="0" distL="0" distR="0">
                  <wp:extent cx="2772000" cy="2114550"/>
                  <wp:effectExtent l="19050" t="0" r="9300" b="0"/>
                  <wp:docPr id="2" name="Picture 2" descr="C:\Users\Linda\AppData\Local\Microsoft\Windows\Temporary Internet Files\Content.IE5\ZP59C18U\dirty_dishes[1].g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11" descr="C:\Users\Linda\AppData\Local\Microsoft\Windows\Temporary Internet Files\Content.IE5\ZP59C18U\dirty_dishes[1]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2000" cy="2114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5" w:type="dxa"/>
          </w:tcPr>
          <w:p w:rsidR="00860A35" w:rsidRDefault="00BE0632" w:rsidP="0076687E">
            <w:pPr>
              <w:rPr>
                <w:sz w:val="40"/>
              </w:rPr>
            </w:pPr>
            <w:r>
              <w:rPr>
                <w:noProof/>
                <w:sz w:val="40"/>
                <w:lang w:eastAsia="en-GB"/>
              </w:rPr>
              <w:drawing>
                <wp:anchor distT="0" distB="0" distL="114300" distR="114300" simplePos="0" relativeHeight="251657215" behindDoc="0" locked="0" layoutInCell="1" allowOverlap="1">
                  <wp:simplePos x="0" y="0"/>
                  <wp:positionH relativeFrom="column">
                    <wp:posOffset>1334135</wp:posOffset>
                  </wp:positionH>
                  <wp:positionV relativeFrom="paragraph">
                    <wp:posOffset>638810</wp:posOffset>
                  </wp:positionV>
                  <wp:extent cx="1143000" cy="1066800"/>
                  <wp:effectExtent l="19050" t="0" r="0" b="0"/>
                  <wp:wrapSquare wrapText="bothSides"/>
                  <wp:docPr id="10" name="Picture 8" descr="C:\Users\Linda\AppData\Local\Microsoft\Windows\Temporary Internet Files\Content.IE5\O998V4BD\Healthy-Foods[1]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3" name="Picture 9" descr="C:\Users\Linda\AppData\Local\Microsoft\Windows\Temporary Internet Files\Content.IE5\O998V4BD\Healthy-Foods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066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76687E">
              <w:rPr>
                <w:noProof/>
                <w:sz w:val="40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1429385</wp:posOffset>
                      </wp:positionH>
                      <wp:positionV relativeFrom="paragraph">
                        <wp:posOffset>810260</wp:posOffset>
                      </wp:positionV>
                      <wp:extent cx="933450" cy="895350"/>
                      <wp:effectExtent l="114300" t="152400" r="133350" b="171450"/>
                      <wp:wrapSquare wrapText="bothSides"/>
                      <wp:docPr id="4" name="Group 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33450" cy="895350"/>
                                <a:chOff x="3670711" y="3050515"/>
                                <a:chExt cx="1893509" cy="1470522"/>
                              </a:xfrm>
                            </wpg:grpSpPr>
                            <wps:wsp>
                              <wps:cNvPr id="37" name="Line 5"/>
                              <wps:cNvSpPr>
                                <a:spLocks noChangeShapeType="1"/>
                              </wps:cNvSpPr>
                              <wps:spPr bwMode="auto">
                                <a:xfrm>
                                  <a:off x="3670711" y="3050515"/>
                                  <a:ext cx="1834951" cy="147052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175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vert="horz" wrap="square" lIns="91440" tIns="45720" rIns="91440" bIns="45720" numCol="1" anchor="t" anchorCtr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41" name="Line 6"/>
                              <wps:cNvSpPr>
                                <a:spLocks noChangeShapeType="1"/>
                              </wps:cNvSpPr>
                              <wps:spPr bwMode="auto">
                                <a:xfrm flipV="1">
                                  <a:off x="3670711" y="3050515"/>
                                  <a:ext cx="1893509" cy="140106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175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vert="horz" wrap="square" lIns="91440" tIns="45720" rIns="91440" bIns="45720" numCol="1" anchor="t" anchorCtr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C3EAC2C" id="Group 4" o:spid="_x0000_s1026" style="position:absolute;margin-left:112.55pt;margin-top:63.8pt;width:73.5pt;height:70.5pt;z-index:251658240" coordorigin="36707,30505" coordsize="18935,147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">
                      <v:line id="Line 5" o:spid="_x0000_s1027" style="position:absolute;visibility:visible;mso-wrap-style:square;v-text-anchor:top" from="36707,30505" to="55056,45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q8YA&#10;AADbAAAADwAAAGRycy9kb3ducmV2LnhtbESPQWvCQBSE70L/w/IKvUjdpAVto6towVIPHoyl2Nsj&#10;+8wGs29jdqvpv3cFweMwM98wk1lna3Gi1leOFaSDBARx4XTFpYLv7fL5DYQPyBprx6TgnzzMpg+9&#10;CWbanXlDpzyUIkLYZ6jAhNBkUvrCkEU/cA1x9PautRiibEupWzxHuK3lS5IMpcWK44LBhj4MFYf8&#10;zyrYYfk+PJjPzcquf9Pjcbf86S9SpZ4eu/kYRKAu3MO39pdW8DqC65f4A+T0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jlPq8YAAADbAAAADwAAAAAAAAAAAAAAAACYAgAAZHJz&#10;L2Rvd25yZXYueG1sUEsFBgAAAAAEAAQA9QAAAIsDAAAAAA==&#10;" strokeweight="25pt"/>
                      <v:line id="Line 6" o:spid="_x0000_s1028" style="position:absolute;flip:y;visibility:visible;mso-wrap-style:square;v-text-anchor:top" from="36707,30505" to="55642,445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DPDsMA&#10;AADbAAAADwAAAGRycy9kb3ducmV2LnhtbESPQWvCQBSE7wX/w/IEb3UTkSLRVURQ7KGHplGvz+wz&#10;iWbfhuxWY3+9KxQ8DjPzDTNbdKYWV2pdZVlBPIxAEOdWV1woyH7W7xMQziNrrC2Tgjs5WMx7bzNM&#10;tL3xN11TX4gAYZeggtL7JpHS5SUZdEPbEAfvZFuDPsi2kLrFW4CbWo6i6EMarDgslNjQqqT8kv4a&#10;BZvdYZ8epXF/6UT6r89zFt8pU2rQ75ZTEJ46/wr/t7dawTiG55fwA+T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wDPDsMAAADbAAAADwAAAAAAAAAAAAAAAACYAgAAZHJzL2Rv&#10;d25yZXYueG1sUEsFBgAAAAAEAAQA9QAAAIgDAAAAAA==&#10;" strokeweight="25pt"/>
                      <w10:wrap type="square"/>
                    </v:group>
                  </w:pict>
                </mc:Fallback>
              </mc:AlternateContent>
            </w:r>
            <w:r w:rsidR="0076687E">
              <w:rPr>
                <w:noProof/>
                <w:sz w:val="40"/>
                <w:lang w:eastAsia="en-GB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19685</wp:posOffset>
                  </wp:positionH>
                  <wp:positionV relativeFrom="paragraph">
                    <wp:posOffset>276860</wp:posOffset>
                  </wp:positionV>
                  <wp:extent cx="990600" cy="1657350"/>
                  <wp:effectExtent l="19050" t="0" r="0" b="0"/>
                  <wp:wrapSquare wrapText="bothSides"/>
                  <wp:docPr id="3" name="Picture 3" descr="C:\Users\Linda\AppData\Local\Microsoft\Windows\Temporary Internet Files\Content.IE5\ZP59C18U\doctor[1]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3" descr="C:\Users\Linda\AppData\Local\Microsoft\Windows\Temporary Internet Files\Content.IE5\ZP59C18U\doctor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990600" cy="1657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76687E" w:rsidRPr="0076687E">
              <w:rPr>
                <w:noProof/>
                <w:lang w:eastAsia="en-GB"/>
              </w:rPr>
              <w:t xml:space="preserve">  </w:t>
            </w:r>
          </w:p>
        </w:tc>
      </w:tr>
      <w:tr w:rsidR="0076687E" w:rsidTr="00860A35">
        <w:trPr>
          <w:trHeight w:val="1262"/>
        </w:trPr>
        <w:tc>
          <w:tcPr>
            <w:tcW w:w="4724" w:type="dxa"/>
          </w:tcPr>
          <w:p w:rsidR="00860A35" w:rsidRDefault="00860A35" w:rsidP="00860A35">
            <w:pPr>
              <w:rPr>
                <w:sz w:val="40"/>
              </w:rPr>
            </w:pPr>
          </w:p>
          <w:p w:rsidR="00860A35" w:rsidRDefault="00860A35" w:rsidP="00860A35">
            <w:pPr>
              <w:rPr>
                <w:sz w:val="40"/>
              </w:rPr>
            </w:pPr>
          </w:p>
        </w:tc>
        <w:tc>
          <w:tcPr>
            <w:tcW w:w="4725" w:type="dxa"/>
          </w:tcPr>
          <w:p w:rsidR="00860A35" w:rsidRDefault="00860A35" w:rsidP="00860A35">
            <w:pPr>
              <w:rPr>
                <w:sz w:val="40"/>
              </w:rPr>
            </w:pPr>
          </w:p>
        </w:tc>
        <w:tc>
          <w:tcPr>
            <w:tcW w:w="4725" w:type="dxa"/>
          </w:tcPr>
          <w:p w:rsidR="00860A35" w:rsidRDefault="00860A35" w:rsidP="00860A35">
            <w:pPr>
              <w:rPr>
                <w:sz w:val="40"/>
              </w:rPr>
            </w:pPr>
          </w:p>
        </w:tc>
      </w:tr>
      <w:tr w:rsidR="0076687E" w:rsidTr="00860A35">
        <w:trPr>
          <w:trHeight w:val="1262"/>
        </w:trPr>
        <w:tc>
          <w:tcPr>
            <w:tcW w:w="4724" w:type="dxa"/>
          </w:tcPr>
          <w:p w:rsidR="00BE0632" w:rsidRDefault="00BE0632" w:rsidP="00BE0632">
            <w:pPr>
              <w:rPr>
                <w:sz w:val="40"/>
              </w:rPr>
            </w:pPr>
            <w:r>
              <w:rPr>
                <w:noProof/>
                <w:sz w:val="40"/>
                <w:lang w:eastAsia="en-GB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438150</wp:posOffset>
                  </wp:positionH>
                  <wp:positionV relativeFrom="paragraph">
                    <wp:posOffset>254000</wp:posOffset>
                  </wp:positionV>
                  <wp:extent cx="2019300" cy="1333500"/>
                  <wp:effectExtent l="19050" t="0" r="0" b="0"/>
                  <wp:wrapSquare wrapText="bothSides"/>
                  <wp:docPr id="9" name="Picture 7" descr="C:\Users\Linda\AppData\Local\Microsoft\Windows\Temporary Internet Files\Content.IE5\2HLV50UV\clipart0214[1]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 descr="C:\Users\Linda\AppData\Local\Microsoft\Windows\Temporary Internet Files\Content.IE5\2HLV50UV\clipart0214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1333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25" w:type="dxa"/>
          </w:tcPr>
          <w:p w:rsidR="00860A35" w:rsidRPr="00BE0632" w:rsidRDefault="00D5379F" w:rsidP="00BE0632">
            <w:pPr>
              <w:rPr>
                <w:sz w:val="40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1896110</wp:posOffset>
                  </wp:positionH>
                  <wp:positionV relativeFrom="paragraph">
                    <wp:posOffset>158750</wp:posOffset>
                  </wp:positionV>
                  <wp:extent cx="762000" cy="762000"/>
                  <wp:effectExtent l="19050" t="0" r="0" b="0"/>
                  <wp:wrapSquare wrapText="bothSides"/>
                  <wp:docPr id="24" name="Picture 24" descr="C:\Users\Linda\AppData\Local\Microsoft\Windows\Temporary Internet Files\Content.IE5\QT09EHQL\soccer-ball-clipart[1]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Linda\AppData\Local\Microsoft\Windows\Temporary Internet Files\Content.IE5\QT09EHQL\soccer-ball-clipart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E0632">
              <w:rPr>
                <w:noProof/>
                <w:lang w:eastAsia="en-GB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10160</wp:posOffset>
                  </wp:positionH>
                  <wp:positionV relativeFrom="paragraph">
                    <wp:posOffset>254000</wp:posOffset>
                  </wp:positionV>
                  <wp:extent cx="1600200" cy="1314450"/>
                  <wp:effectExtent l="19050" t="0" r="0" b="0"/>
                  <wp:wrapSquare wrapText="bothSides"/>
                  <wp:docPr id="12" name="Picture 9" descr="C:\Users\Linda\Pictures\Desktop\IMG_046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C:\Users\Linda\Pictures\Desktop\IMG_04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1314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BE0632">
              <w:rPr>
                <w:noProof/>
                <w:lang w:eastAsia="en-GB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1774190</wp:posOffset>
                  </wp:positionH>
                  <wp:positionV relativeFrom="paragraph">
                    <wp:posOffset>920750</wp:posOffset>
                  </wp:positionV>
                  <wp:extent cx="1008380" cy="1047750"/>
                  <wp:effectExtent l="19050" t="0" r="1270" b="0"/>
                  <wp:wrapSquare wrapText="bothSides"/>
                  <wp:docPr id="13" name="Picture 10" descr="C:\Users\Linda\AppData\Local\Microsoft\Windows\Temporary Internet Files\Content.IE5\O998V4BD\Healthy-Foods[1]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3" name="Picture 9" descr="C:\Users\Linda\AppData\Local\Microsoft\Windows\Temporary Internet Files\Content.IE5\O998V4BD\Healthy-Foods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8380" cy="1047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BE0632" w:rsidRPr="00BE0632">
              <w:rPr>
                <w:noProof/>
                <w:lang w:eastAsia="en-GB"/>
              </w:rPr>
              <w:t xml:space="preserve"> </w:t>
            </w:r>
          </w:p>
        </w:tc>
        <w:tc>
          <w:tcPr>
            <w:tcW w:w="4725" w:type="dxa"/>
          </w:tcPr>
          <w:p w:rsidR="00860A35" w:rsidRDefault="00BE0632" w:rsidP="00860A35">
            <w:pPr>
              <w:rPr>
                <w:sz w:val="40"/>
              </w:rPr>
            </w:pPr>
            <w:r>
              <w:rPr>
                <w:noProof/>
                <w:sz w:val="40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1429385</wp:posOffset>
                      </wp:positionH>
                      <wp:positionV relativeFrom="paragraph">
                        <wp:posOffset>44450</wp:posOffset>
                      </wp:positionV>
                      <wp:extent cx="1371600" cy="1162050"/>
                      <wp:effectExtent l="114300" t="114300" r="171450" b="171450"/>
                      <wp:wrapSquare wrapText="bothSides"/>
                      <wp:docPr id="5" name="Group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71600" cy="1162050"/>
                                <a:chOff x="5084528" y="4797153"/>
                                <a:chExt cx="1287672" cy="992851"/>
                              </a:xfrm>
                            </wpg:grpSpPr>
                            <wps:wsp>
                              <wps:cNvPr id="42" name="Line 5"/>
                              <wps:cNvSpPr>
                                <a:spLocks noChangeShapeType="1"/>
                              </wps:cNvSpPr>
                              <wps:spPr bwMode="auto">
                                <a:xfrm>
                                  <a:off x="5084528" y="4797153"/>
                                  <a:ext cx="1169859" cy="99285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175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vert="horz" wrap="square" lIns="91440" tIns="45720" rIns="91440" bIns="45720" numCol="1" anchor="t" anchorCtr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43" name="Line 6"/>
                              <wps:cNvSpPr>
                                <a:spLocks noChangeShapeType="1"/>
                              </wps:cNvSpPr>
                              <wps:spPr bwMode="auto">
                                <a:xfrm flipV="1">
                                  <a:off x="5165007" y="4833536"/>
                                  <a:ext cx="1207193" cy="94595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175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vert="horz" wrap="square" lIns="91440" tIns="45720" rIns="91440" bIns="45720" numCol="1" anchor="t" anchorCtr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5D6B55C" id="Group 5" o:spid="_x0000_s1026" style="position:absolute;margin-left:112.55pt;margin-top:3.5pt;width:108pt;height:91.5pt;z-index:251666432" coordorigin="50845,47971" coordsize="12876,99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">
                      <v:line id="Line 5" o:spid="_x0000_s1027" style="position:absolute;visibility:visible;mso-wrap-style:square;v-text-anchor:top" from="50845,47971" to="62543,57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TsUA&#10;AADbAAAADwAAAGRycy9kb3ducmV2LnhtbESPQWsCMRSE74L/IbyCF6nZlSLt1igqKHrwoC3F3h6b&#10;183i5mXdRN3+eyMIHoeZ+YYZT1tbiQs1vnSsIB0kIIhzp0suFHx/LV/fQfiArLFyTAr+ycN00u2M&#10;MdPuyju67EMhIoR9hgpMCHUmpc8NWfQDVxNH7881FkOUTSF1g9cIt5UcJslIWiw5LhisaWEoP+7P&#10;VsEBi4/R0ax2G7v9TU+nw/KnP0+V6r20s08QgdrwDD/aa63gbQj3L/EHyM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SJ9OxQAAANsAAAAPAAAAAAAAAAAAAAAAAJgCAABkcnMv&#10;ZG93bnJldi54bWxQSwUGAAAAAAQABAD1AAAAigMAAAAA&#10;" strokeweight="25pt"/>
                      <v:line id="Line 6" o:spid="_x0000_s1028" style="position:absolute;flip:y;visibility:visible;mso-wrap-style:square;v-text-anchor:top" from="51650,48335" to="63722,577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704sQA&#10;AADbAAAADwAAAGRycy9kb3ducmV2LnhtbESPQWvCQBSE7wX/w/IEb3WjliLRVURQ7KEH06jXZ/aZ&#10;RLNvQ3ar0V/vCoUeh5n5hpnOW1OJKzWutKxg0I9AEGdWl5wrSH9W72MQziNrrCyTgjs5mM86b1OM&#10;tb3xlq6Jz0WAsItRQeF9HUvpsoIMur6tiYN3so1BH2STS93gLcBNJYdR9CkNlhwWCqxpWVB2SX6N&#10;gvXusE+O0rhHMpb+++ucDu6UKtXrtosJCE+t/w//tTdawccIXl/CD5Cz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ie9OLEAAAA2wAAAA8AAAAAAAAAAAAAAAAAmAIAAGRycy9k&#10;b3ducmV2LnhtbFBLBQYAAAAABAAEAPUAAACJAwAAAAA=&#10;" strokeweight="25pt"/>
                      <w10:wrap type="square"/>
                    </v:group>
                  </w:pict>
                </mc:Fallback>
              </mc:AlternateContent>
            </w:r>
            <w:r>
              <w:rPr>
                <w:noProof/>
                <w:sz w:val="40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1448435</wp:posOffset>
                      </wp:positionH>
                      <wp:positionV relativeFrom="paragraph">
                        <wp:posOffset>177800</wp:posOffset>
                      </wp:positionV>
                      <wp:extent cx="1352550" cy="1123950"/>
                      <wp:effectExtent l="0" t="0" r="19050" b="38100"/>
                      <wp:wrapSquare wrapText="bothSides"/>
                      <wp:docPr id="1028" name="AutoShap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52550" cy="1123950"/>
                              </a:xfrm>
                              <a:custGeom>
                                <a:avLst/>
                                <a:gdLst>
                                  <a:gd name="T0" fmla="*/ 10860 w 21600"/>
                                  <a:gd name="T1" fmla="*/ 2187 h 21600"/>
                                  <a:gd name="T2" fmla="*/ 2928 w 21600"/>
                                  <a:gd name="T3" fmla="*/ 10800 h 21600"/>
                                  <a:gd name="T4" fmla="*/ 10860 w 21600"/>
                                  <a:gd name="T5" fmla="*/ 21600 h 21600"/>
                                  <a:gd name="T6" fmla="*/ 18672 w 21600"/>
                                  <a:gd name="T7" fmla="*/ 10800 h 21600"/>
                                  <a:gd name="T8" fmla="*/ 17694720 60000 65536"/>
                                  <a:gd name="T9" fmla="*/ 11796480 60000 65536"/>
                                  <a:gd name="T10" fmla="*/ 5898240 60000 65536"/>
                                  <a:gd name="T11" fmla="*/ 0 60000 65536"/>
                                  <a:gd name="T12" fmla="*/ 5037 w 21600"/>
                                  <a:gd name="T13" fmla="*/ 2277 h 21600"/>
                                  <a:gd name="T14" fmla="*/ 16557 w 21600"/>
                                  <a:gd name="T15" fmla="*/ 13677 h 21600"/>
                                </a:gdLst>
                                <a:ahLst/>
                                <a:cxnLst>
                                  <a:cxn ang="T8">
                                    <a:pos x="T0" y="T1"/>
                                  </a:cxn>
                                  <a:cxn ang="T9">
                                    <a:pos x="T2" y="T3"/>
                                  </a:cxn>
                                  <a:cxn ang="T10">
                                    <a:pos x="T4" y="T5"/>
                                  </a:cxn>
                                  <a:cxn ang="T11">
                                    <a:pos x="T6" y="T7"/>
                                  </a:cxn>
                                </a:cxnLst>
                                <a:rect l="T12" t="T13" r="T14" b="T15"/>
                                <a:pathLst>
                                  <a:path w="21600" h="21600">
                                    <a:moveTo>
                                      <a:pt x="10860" y="2187"/>
                                    </a:moveTo>
                                    <a:cubicBezTo>
                                      <a:pt x="10451" y="1746"/>
                                      <a:pt x="9529" y="1018"/>
                                      <a:pt x="9015" y="730"/>
                                    </a:cubicBezTo>
                                    <a:cubicBezTo>
                                      <a:pt x="7865" y="152"/>
                                      <a:pt x="6685" y="0"/>
                                      <a:pt x="5415" y="0"/>
                                    </a:cubicBezTo>
                                    <a:cubicBezTo>
                                      <a:pt x="4175" y="152"/>
                                      <a:pt x="2995" y="575"/>
                                      <a:pt x="1967" y="1305"/>
                                    </a:cubicBezTo>
                                    <a:cubicBezTo>
                                      <a:pt x="1150" y="2187"/>
                                      <a:pt x="575" y="3222"/>
                                      <a:pt x="242" y="4220"/>
                                    </a:cubicBezTo>
                                    <a:cubicBezTo>
                                      <a:pt x="0" y="5410"/>
                                      <a:pt x="242" y="6560"/>
                                      <a:pt x="575" y="7597"/>
                                    </a:cubicBezTo>
                                    <a:lnTo>
                                      <a:pt x="10860" y="21600"/>
                                    </a:lnTo>
                                    <a:lnTo>
                                      <a:pt x="20995" y="7597"/>
                                    </a:lnTo>
                                    <a:cubicBezTo>
                                      <a:pt x="21480" y="6560"/>
                                      <a:pt x="21600" y="5410"/>
                                      <a:pt x="21480" y="4220"/>
                                    </a:cubicBezTo>
                                    <a:cubicBezTo>
                                      <a:pt x="21115" y="3222"/>
                                      <a:pt x="20420" y="2187"/>
                                      <a:pt x="19632" y="1305"/>
                                    </a:cubicBezTo>
                                    <a:cubicBezTo>
                                      <a:pt x="18575" y="575"/>
                                      <a:pt x="17425" y="152"/>
                                      <a:pt x="16275" y="0"/>
                                    </a:cubicBezTo>
                                    <a:cubicBezTo>
                                      <a:pt x="15005" y="0"/>
                                      <a:pt x="13735" y="152"/>
                                      <a:pt x="12705" y="730"/>
                                    </a:cubicBezTo>
                                    <a:cubicBezTo>
                                      <a:pt x="12176" y="1018"/>
                                      <a:pt x="11254" y="1746"/>
                                      <a:pt x="10860" y="2187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66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285E256" id="AutoShape 4" o:spid="_x0000_s1026" style="position:absolute;margin-left:114.05pt;margin-top:14pt;width:106.5pt;height:88.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fillcolor="#f06">
                      <v:stroke joinstyle="miter"/>
                      <v:path o:connecttype="custom" o:connectlocs="680032,113800;183346,561975;680032,1123950;1169204,561975" o:connectangles="270,180,90,0" textboxrect="5037,2277,16557,13677"/>
                      <w10:wrap type="square"/>
                    </v:shape>
                  </w:pict>
                </mc:Fallback>
              </mc:AlternateContent>
            </w:r>
            <w:r>
              <w:rPr>
                <w:noProof/>
                <w:sz w:val="40"/>
                <w:lang w:eastAsia="en-GB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76835</wp:posOffset>
                  </wp:positionH>
                  <wp:positionV relativeFrom="paragraph">
                    <wp:posOffset>177800</wp:posOffset>
                  </wp:positionV>
                  <wp:extent cx="1257300" cy="1390650"/>
                  <wp:effectExtent l="19050" t="0" r="0" b="0"/>
                  <wp:wrapSquare wrapText="bothSides"/>
                  <wp:docPr id="14" name="Picture 11" descr="C:\Users\Linda\AppData\Local\Microsoft\Windows\Temporary Internet Files\Content.IE5\CSTJI8HK\coldest-places[1]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 descr="C:\Users\Linda\AppData\Local\Microsoft\Windows\Temporary Internet Files\Content.IE5\CSTJI8HK\coldest-places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1390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6687E" w:rsidTr="00860A35">
        <w:trPr>
          <w:trHeight w:val="1262"/>
        </w:trPr>
        <w:tc>
          <w:tcPr>
            <w:tcW w:w="4724" w:type="dxa"/>
          </w:tcPr>
          <w:p w:rsidR="00860A35" w:rsidRPr="00860A35" w:rsidRDefault="00860A35" w:rsidP="00860A35">
            <w:pPr>
              <w:rPr>
                <w:sz w:val="40"/>
              </w:rPr>
            </w:pPr>
          </w:p>
        </w:tc>
        <w:tc>
          <w:tcPr>
            <w:tcW w:w="4725" w:type="dxa"/>
          </w:tcPr>
          <w:p w:rsidR="00860A35" w:rsidRDefault="00860A35" w:rsidP="00860A35">
            <w:pPr>
              <w:rPr>
                <w:noProof/>
                <w:sz w:val="40"/>
                <w:lang w:eastAsia="en-GB"/>
              </w:rPr>
            </w:pPr>
          </w:p>
        </w:tc>
        <w:tc>
          <w:tcPr>
            <w:tcW w:w="4725" w:type="dxa"/>
          </w:tcPr>
          <w:p w:rsidR="00860A35" w:rsidRDefault="00860A35" w:rsidP="00860A35">
            <w:pPr>
              <w:rPr>
                <w:sz w:val="40"/>
              </w:rPr>
            </w:pPr>
          </w:p>
        </w:tc>
      </w:tr>
    </w:tbl>
    <w:p w:rsidR="00860A35" w:rsidRDefault="00860A35">
      <w:pPr>
        <w:rPr>
          <w:sz w:val="40"/>
        </w:rPr>
      </w:pPr>
    </w:p>
    <w:tbl>
      <w:tblPr>
        <w:tblStyle w:val="TableGrid"/>
        <w:tblpPr w:leftFromText="180" w:rightFromText="180" w:vertAnchor="text" w:horzAnchor="margin" w:tblpY="826"/>
        <w:tblW w:w="0" w:type="auto"/>
        <w:tblLook w:val="04A0" w:firstRow="1" w:lastRow="0" w:firstColumn="1" w:lastColumn="0" w:noHBand="0" w:noVBand="1"/>
      </w:tblPr>
      <w:tblGrid>
        <w:gridCol w:w="4779"/>
        <w:gridCol w:w="4703"/>
        <w:gridCol w:w="4692"/>
      </w:tblGrid>
      <w:tr w:rsidR="00860A35" w:rsidTr="005860BF">
        <w:trPr>
          <w:trHeight w:val="2682"/>
        </w:trPr>
        <w:tc>
          <w:tcPr>
            <w:tcW w:w="4779" w:type="dxa"/>
          </w:tcPr>
          <w:p w:rsidR="00860A35" w:rsidRDefault="00BE0632" w:rsidP="006114B0">
            <w:pPr>
              <w:rPr>
                <w:sz w:val="40"/>
              </w:rPr>
            </w:pPr>
            <w:r>
              <w:rPr>
                <w:noProof/>
                <w:sz w:val="40"/>
                <w:lang w:eastAsia="en-GB"/>
              </w:rPr>
              <w:lastRenderedPageBreak/>
              <w:drawing>
                <wp:anchor distT="0" distB="0" distL="114300" distR="114300" simplePos="0" relativeHeight="251656190" behindDoc="0" locked="0" layoutInCell="1" allowOverlap="1">
                  <wp:simplePos x="0" y="0"/>
                  <wp:positionH relativeFrom="column">
                    <wp:posOffset>1835150</wp:posOffset>
                  </wp:positionH>
                  <wp:positionV relativeFrom="paragraph">
                    <wp:posOffset>347980</wp:posOffset>
                  </wp:positionV>
                  <wp:extent cx="1047750" cy="1047750"/>
                  <wp:effectExtent l="114300" t="114300" r="95250" b="95250"/>
                  <wp:wrapSquare wrapText="bothSides"/>
                  <wp:docPr id="27" name="Picture 27" descr="C:\Users\Linda\AppData\Local\Microsoft\Windows\Temporary Internet Files\Content.IE5\2HLV50UV\racquet-vb[1]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Linda\AppData\Local\Microsoft\Windows\Temporary Internet Files\Content.IE5\2HLV50UV\racquet-vb[1]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844014">
                            <a:off x="0" y="0"/>
                            <a:ext cx="104775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sz w:val="40"/>
                <w:lang w:eastAsia="en-GB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-1270</wp:posOffset>
                  </wp:positionV>
                  <wp:extent cx="1714500" cy="1619250"/>
                  <wp:effectExtent l="19050" t="0" r="0" b="0"/>
                  <wp:wrapSquare wrapText="bothSides"/>
                  <wp:docPr id="18" name="Picture 14" descr="C:\Users\Linda\Pictures\2013_08_06 Akyaka Turkey\IMP (1)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 descr="C:\Users\Linda\Pictures\2013_08_06 Akyaka Turkey\IMP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13562" t="2502" r="-2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619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03" w:type="dxa"/>
          </w:tcPr>
          <w:p w:rsidR="00860A35" w:rsidRDefault="00BE0632" w:rsidP="006114B0">
            <w:pPr>
              <w:rPr>
                <w:sz w:val="40"/>
              </w:rPr>
            </w:pPr>
            <w:r w:rsidRPr="00BE0632">
              <w:rPr>
                <w:noProof/>
                <w:sz w:val="40"/>
                <w:lang w:eastAsia="en-GB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851535</wp:posOffset>
                  </wp:positionH>
                  <wp:positionV relativeFrom="paragraph">
                    <wp:posOffset>113030</wp:posOffset>
                  </wp:positionV>
                  <wp:extent cx="1200150" cy="1276350"/>
                  <wp:effectExtent l="19050" t="0" r="0" b="0"/>
                  <wp:wrapSquare wrapText="bothSides"/>
                  <wp:docPr id="19" name="Picture 10" descr="C:\Users\Linda\AppData\Local\Microsoft\Windows\Temporary Internet Files\Content.IE5\O998V4BD\Healthy-Foods[1]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3" name="Picture 9" descr="C:\Users\Linda\AppData\Local\Microsoft\Windows\Temporary Internet Files\Content.IE5\O998V4BD\Healthy-Foods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1276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92" w:type="dxa"/>
          </w:tcPr>
          <w:p w:rsidR="00860A35" w:rsidRDefault="00BE0632" w:rsidP="006114B0">
            <w:pPr>
              <w:rPr>
                <w:sz w:val="40"/>
              </w:rPr>
            </w:pPr>
            <w:r>
              <w:rPr>
                <w:noProof/>
                <w:sz w:val="40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1541780</wp:posOffset>
                      </wp:positionH>
                      <wp:positionV relativeFrom="paragraph">
                        <wp:posOffset>170180</wp:posOffset>
                      </wp:positionV>
                      <wp:extent cx="1295400" cy="990600"/>
                      <wp:effectExtent l="95250" t="133350" r="171450" b="171450"/>
                      <wp:wrapSquare wrapText="bothSides"/>
                      <wp:docPr id="6" name="Group 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295400" cy="990600"/>
                                <a:chOff x="5084528" y="4797153"/>
                                <a:chExt cx="1287672" cy="992851"/>
                              </a:xfrm>
                            </wpg:grpSpPr>
                            <wps:wsp>
                              <wps:cNvPr id="44" name="Line 5"/>
                              <wps:cNvSpPr>
                                <a:spLocks noChangeShapeType="1"/>
                              </wps:cNvSpPr>
                              <wps:spPr bwMode="auto">
                                <a:xfrm>
                                  <a:off x="5084528" y="4797153"/>
                                  <a:ext cx="1169859" cy="99285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175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vert="horz" wrap="square" lIns="91440" tIns="45720" rIns="91440" bIns="45720" numCol="1" anchor="t" anchorCtr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46" name="Line 6"/>
                              <wps:cNvSpPr>
                                <a:spLocks noChangeShapeType="1"/>
                              </wps:cNvSpPr>
                              <wps:spPr bwMode="auto">
                                <a:xfrm flipV="1">
                                  <a:off x="5165007" y="4833536"/>
                                  <a:ext cx="1207193" cy="94595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175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vert="horz" wrap="square" lIns="91440" tIns="45720" rIns="91440" bIns="45720" numCol="1" anchor="t" anchorCtr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D383899" id="Group 6" o:spid="_x0000_s1026" style="position:absolute;margin-left:121.4pt;margin-top:13.4pt;width:102pt;height:78pt;z-index:251671552" coordorigin="50845,47971" coordsize="12876,99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">
                      <v:line id="Line 5" o:spid="_x0000_s1027" style="position:absolute;visibility:visible;mso-wrap-style:square;v-text-anchor:top" from="50845,47971" to="62543,57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ocYA&#10;AADbAAAADwAAAGRycy9kb3ducmV2LnhtbESPQWvCQBSE74L/YXmCF2k2ERGbZhVbUNpDD2op9vbI&#10;PrPB7NuYXTX9991CocdhZr5hilVvG3GjzteOFWRJCoK4dLrmSsHHYfOwAOEDssbGMSn4Jg+r5XBQ&#10;YK7dnXd024dKRAj7HBWYENpcSl8asugT1xJH7+Q6iyHKrpK6w3uE20ZO03QuLdYcFwy29GKoPO+v&#10;VsERq8f52Wx3b/b9K7tcjpvPyXOm1HjUr59ABOrDf/iv/aoVzGbw+yX+AL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u2iocYAAADbAAAADwAAAAAAAAAAAAAAAACYAgAAZHJz&#10;L2Rvd25yZXYueG1sUEsFBgAAAAAEAAQA9QAAAIsDAAAAAA==&#10;" strokeweight="25pt"/>
                      <v:line id="Line 6" o:spid="_x0000_s1028" style="position:absolute;flip:y;visibility:visible;mso-wrap-style:square;v-text-anchor:top" from="51650,48335" to="63722,577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lXesUA&#10;AADbAAAADwAAAGRycy9kb3ducmV2LnhtbESPQWvCQBSE7wX/w/IK3ppNpIjErCIFpT14MI3t9Zl9&#10;TVKzb0N2G6O/vlsoeBxm5hsmW4+mFQP1rrGsIIliEMSl1Q1XCor37dMChPPIGlvLpOBKDtaryUOG&#10;qbYXPtCQ+0oECLsUFdTed6mUrqzJoItsRxy8L9sb9EH2ldQ9XgLctHIWx3NpsOGwUGNHLzWV5/zH&#10;KNgdPz/ykzTuli+k3799F8mVCqWmj+NmCcLT6O/h//arVvA8h78v4Qf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6Vd6xQAAANsAAAAPAAAAAAAAAAAAAAAAAJgCAABkcnMv&#10;ZG93bnJldi54bWxQSwUGAAAAAAQABAD1AAAAigMAAAAA&#10;" strokeweight="25pt"/>
                      <w10:wrap type="square"/>
                    </v:group>
                  </w:pict>
                </mc:Fallback>
              </mc:AlternateContent>
            </w:r>
            <w:r>
              <w:rPr>
                <w:noProof/>
                <w:sz w:val="40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55165" behindDoc="0" locked="0" layoutInCell="1" allowOverlap="1">
                      <wp:simplePos x="0" y="0"/>
                      <wp:positionH relativeFrom="column">
                        <wp:posOffset>1484630</wp:posOffset>
                      </wp:positionH>
                      <wp:positionV relativeFrom="paragraph">
                        <wp:posOffset>170180</wp:posOffset>
                      </wp:positionV>
                      <wp:extent cx="1352550" cy="1123950"/>
                      <wp:effectExtent l="0" t="0" r="19050" b="38100"/>
                      <wp:wrapSquare wrapText="bothSides"/>
                      <wp:docPr id="7" name="AutoShap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52550" cy="1123950"/>
                              </a:xfrm>
                              <a:custGeom>
                                <a:avLst/>
                                <a:gdLst>
                                  <a:gd name="T0" fmla="*/ 10860 w 21600"/>
                                  <a:gd name="T1" fmla="*/ 2187 h 21600"/>
                                  <a:gd name="T2" fmla="*/ 2928 w 21600"/>
                                  <a:gd name="T3" fmla="*/ 10800 h 21600"/>
                                  <a:gd name="T4" fmla="*/ 10860 w 21600"/>
                                  <a:gd name="T5" fmla="*/ 21600 h 21600"/>
                                  <a:gd name="T6" fmla="*/ 18672 w 21600"/>
                                  <a:gd name="T7" fmla="*/ 10800 h 21600"/>
                                  <a:gd name="T8" fmla="*/ 17694720 60000 65536"/>
                                  <a:gd name="T9" fmla="*/ 11796480 60000 65536"/>
                                  <a:gd name="T10" fmla="*/ 5898240 60000 65536"/>
                                  <a:gd name="T11" fmla="*/ 0 60000 65536"/>
                                  <a:gd name="T12" fmla="*/ 5037 w 21600"/>
                                  <a:gd name="T13" fmla="*/ 2277 h 21600"/>
                                  <a:gd name="T14" fmla="*/ 16557 w 21600"/>
                                  <a:gd name="T15" fmla="*/ 13677 h 21600"/>
                                </a:gdLst>
                                <a:ahLst/>
                                <a:cxnLst>
                                  <a:cxn ang="T8">
                                    <a:pos x="T0" y="T1"/>
                                  </a:cxn>
                                  <a:cxn ang="T9">
                                    <a:pos x="T2" y="T3"/>
                                  </a:cxn>
                                  <a:cxn ang="T10">
                                    <a:pos x="T4" y="T5"/>
                                  </a:cxn>
                                  <a:cxn ang="T11">
                                    <a:pos x="T6" y="T7"/>
                                  </a:cxn>
                                </a:cxnLst>
                                <a:rect l="T12" t="T13" r="T14" b="T15"/>
                                <a:pathLst>
                                  <a:path w="21600" h="21600">
                                    <a:moveTo>
                                      <a:pt x="10860" y="2187"/>
                                    </a:moveTo>
                                    <a:cubicBezTo>
                                      <a:pt x="10451" y="1746"/>
                                      <a:pt x="9529" y="1018"/>
                                      <a:pt x="9015" y="730"/>
                                    </a:cubicBezTo>
                                    <a:cubicBezTo>
                                      <a:pt x="7865" y="152"/>
                                      <a:pt x="6685" y="0"/>
                                      <a:pt x="5415" y="0"/>
                                    </a:cubicBezTo>
                                    <a:cubicBezTo>
                                      <a:pt x="4175" y="152"/>
                                      <a:pt x="2995" y="575"/>
                                      <a:pt x="1967" y="1305"/>
                                    </a:cubicBezTo>
                                    <a:cubicBezTo>
                                      <a:pt x="1150" y="2187"/>
                                      <a:pt x="575" y="3222"/>
                                      <a:pt x="242" y="4220"/>
                                    </a:cubicBezTo>
                                    <a:cubicBezTo>
                                      <a:pt x="0" y="5410"/>
                                      <a:pt x="242" y="6560"/>
                                      <a:pt x="575" y="7597"/>
                                    </a:cubicBezTo>
                                    <a:lnTo>
                                      <a:pt x="10860" y="21600"/>
                                    </a:lnTo>
                                    <a:lnTo>
                                      <a:pt x="20995" y="7597"/>
                                    </a:lnTo>
                                    <a:cubicBezTo>
                                      <a:pt x="21480" y="6560"/>
                                      <a:pt x="21600" y="5410"/>
                                      <a:pt x="21480" y="4220"/>
                                    </a:cubicBezTo>
                                    <a:cubicBezTo>
                                      <a:pt x="21115" y="3222"/>
                                      <a:pt x="20420" y="2187"/>
                                      <a:pt x="19632" y="1305"/>
                                    </a:cubicBezTo>
                                    <a:cubicBezTo>
                                      <a:pt x="18575" y="575"/>
                                      <a:pt x="17425" y="152"/>
                                      <a:pt x="16275" y="0"/>
                                    </a:cubicBezTo>
                                    <a:cubicBezTo>
                                      <a:pt x="15005" y="0"/>
                                      <a:pt x="13735" y="152"/>
                                      <a:pt x="12705" y="730"/>
                                    </a:cubicBezTo>
                                    <a:cubicBezTo>
                                      <a:pt x="12176" y="1018"/>
                                      <a:pt x="11254" y="1746"/>
                                      <a:pt x="10860" y="2187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66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BDF5292" id="AutoShape 4" o:spid="_x0000_s1026" style="position:absolute;margin-left:116.9pt;margin-top:13.4pt;width:106.5pt;height:88.5pt;z-index:25165516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fillcolor="#f06">
                      <v:stroke joinstyle="miter"/>
                      <v:path o:connecttype="custom" o:connectlocs="680032,113800;183346,561975;680032,1123950;1169204,561975" o:connectangles="270,180,90,0" textboxrect="5037,2277,16557,13677"/>
                      <w10:wrap type="square"/>
                    </v:shape>
                  </w:pict>
                </mc:Fallback>
              </mc:AlternateContent>
            </w:r>
            <w:r w:rsidRPr="00BE0632">
              <w:rPr>
                <w:noProof/>
                <w:sz w:val="40"/>
                <w:lang w:eastAsia="en-GB"/>
              </w:rPr>
              <w:drawing>
                <wp:inline distT="0" distB="0" distL="0" distR="0">
                  <wp:extent cx="1295400" cy="1619250"/>
                  <wp:effectExtent l="19050" t="0" r="0" b="0"/>
                  <wp:docPr id="20" name="Picture 16" descr="C:\Users\Linda\AppData\Local\Microsoft\Windows\Temporary Internet Files\Content.IE5\WINJXRPC\Article356356_sweating[1]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Picture 2" descr="C:\Users\Linda\AppData\Local\Microsoft\Windows\Temporary Internet Files\Content.IE5\WINJXRPC\Article356356_sweating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59" cy="16193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0A35" w:rsidTr="006114B0">
        <w:trPr>
          <w:trHeight w:val="1262"/>
        </w:trPr>
        <w:tc>
          <w:tcPr>
            <w:tcW w:w="4779" w:type="dxa"/>
          </w:tcPr>
          <w:p w:rsidR="00860A35" w:rsidRDefault="00860A35" w:rsidP="006114B0">
            <w:pPr>
              <w:rPr>
                <w:sz w:val="40"/>
              </w:rPr>
            </w:pPr>
          </w:p>
          <w:p w:rsidR="00860A35" w:rsidRDefault="00860A35" w:rsidP="006114B0">
            <w:pPr>
              <w:rPr>
                <w:sz w:val="40"/>
              </w:rPr>
            </w:pPr>
          </w:p>
          <w:p w:rsidR="00860A35" w:rsidRDefault="00860A35" w:rsidP="006114B0">
            <w:pPr>
              <w:rPr>
                <w:sz w:val="40"/>
              </w:rPr>
            </w:pPr>
          </w:p>
        </w:tc>
        <w:tc>
          <w:tcPr>
            <w:tcW w:w="4703" w:type="dxa"/>
          </w:tcPr>
          <w:p w:rsidR="00860A35" w:rsidRDefault="00860A35" w:rsidP="006114B0">
            <w:pPr>
              <w:rPr>
                <w:sz w:val="40"/>
              </w:rPr>
            </w:pPr>
          </w:p>
        </w:tc>
        <w:tc>
          <w:tcPr>
            <w:tcW w:w="4692" w:type="dxa"/>
          </w:tcPr>
          <w:p w:rsidR="00860A35" w:rsidRDefault="00860A35" w:rsidP="006114B0">
            <w:pPr>
              <w:rPr>
                <w:sz w:val="40"/>
              </w:rPr>
            </w:pPr>
          </w:p>
        </w:tc>
      </w:tr>
      <w:tr w:rsidR="006114B0" w:rsidTr="006114B0">
        <w:trPr>
          <w:trHeight w:val="1262"/>
        </w:trPr>
        <w:tc>
          <w:tcPr>
            <w:tcW w:w="4779" w:type="dxa"/>
          </w:tcPr>
          <w:p w:rsidR="00860A35" w:rsidRDefault="005860BF" w:rsidP="005860BF">
            <w:pPr>
              <w:rPr>
                <w:sz w:val="40"/>
              </w:rPr>
            </w:pPr>
            <w:r>
              <w:rPr>
                <w:noProof/>
                <w:sz w:val="40"/>
                <w:lang w:eastAsia="en-GB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1733550</wp:posOffset>
                  </wp:positionH>
                  <wp:positionV relativeFrom="paragraph">
                    <wp:posOffset>207645</wp:posOffset>
                  </wp:positionV>
                  <wp:extent cx="1079500" cy="1104900"/>
                  <wp:effectExtent l="19050" t="0" r="6350" b="0"/>
                  <wp:wrapSquare wrapText="bothSides"/>
                  <wp:docPr id="29" name="Picture 29" descr="C:\Users\Linda\AppData\Local\Microsoft\Windows\Temporary Internet Files\Content.IE5\ME6ZQT7S\rugby_ball[1]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Linda\AppData\Local\Microsoft\Windows\Temporary Internet Files\Content.IE5\ME6ZQT7S\rugby_ball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9500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860BF">
              <w:rPr>
                <w:noProof/>
                <w:sz w:val="40"/>
                <w:lang w:eastAsia="en-GB"/>
              </w:rPr>
              <w:drawing>
                <wp:inline distT="0" distB="0" distL="0" distR="0">
                  <wp:extent cx="1581150" cy="1371600"/>
                  <wp:effectExtent l="19050" t="0" r="0" b="0"/>
                  <wp:docPr id="28" name="Picture 20" descr="C:\Users\Linda\Pictures\2014-10-29 Lakes Loweswater\IMG_7248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3" descr="C:\Users\Linda\Pictures\2014-10-29 Lakes Loweswater\IMG_72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r="113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2396" cy="13726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3" w:type="dxa"/>
          </w:tcPr>
          <w:p w:rsidR="00860A35" w:rsidRDefault="00860A35" w:rsidP="006114B0">
            <w:pPr>
              <w:rPr>
                <w:sz w:val="40"/>
              </w:rPr>
            </w:pPr>
          </w:p>
          <w:p w:rsidR="005860BF" w:rsidRDefault="005860BF" w:rsidP="006114B0">
            <w:pPr>
              <w:rPr>
                <w:sz w:val="40"/>
              </w:rPr>
            </w:pPr>
            <w:r>
              <w:rPr>
                <w:noProof/>
                <w:sz w:val="40"/>
                <w:lang w:eastAsia="en-GB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851535</wp:posOffset>
                  </wp:positionH>
                  <wp:positionV relativeFrom="paragraph">
                    <wp:posOffset>12065</wp:posOffset>
                  </wp:positionV>
                  <wp:extent cx="1219200" cy="1123950"/>
                  <wp:effectExtent l="19050" t="0" r="0" b="0"/>
                  <wp:wrapSquare wrapText="bothSides"/>
                  <wp:docPr id="30" name="Picture 10" descr="C:\Users\Linda\AppData\Local\Microsoft\Windows\Temporary Internet Files\Content.IE5\O998V4BD\Healthy-Foods[1]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3" name="Picture 9" descr="C:\Users\Linda\AppData\Local\Microsoft\Windows\Temporary Internet Files\Content.IE5\O998V4BD\Healthy-Foods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1239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92" w:type="dxa"/>
          </w:tcPr>
          <w:p w:rsidR="00860A35" w:rsidRDefault="005860BF" w:rsidP="006114B0">
            <w:pPr>
              <w:rPr>
                <w:sz w:val="40"/>
              </w:rPr>
            </w:pPr>
            <w:r>
              <w:rPr>
                <w:noProof/>
                <w:sz w:val="40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78720" behindDoc="0" locked="0" layoutInCell="1" allowOverlap="1">
                      <wp:simplePos x="0" y="0"/>
                      <wp:positionH relativeFrom="column">
                        <wp:posOffset>1541780</wp:posOffset>
                      </wp:positionH>
                      <wp:positionV relativeFrom="paragraph">
                        <wp:posOffset>188595</wp:posOffset>
                      </wp:positionV>
                      <wp:extent cx="1295400" cy="990600"/>
                      <wp:effectExtent l="95250" t="133350" r="171450" b="171450"/>
                      <wp:wrapSquare wrapText="bothSides"/>
                      <wp:docPr id="11" name="Group 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295400" cy="990600"/>
                                <a:chOff x="5084528" y="4797153"/>
                                <a:chExt cx="1287672" cy="992851"/>
                              </a:xfrm>
                            </wpg:grpSpPr>
                            <wps:wsp>
                              <wps:cNvPr id="47" name="Line 5"/>
                              <wps:cNvSpPr>
                                <a:spLocks noChangeShapeType="1"/>
                              </wps:cNvSpPr>
                              <wps:spPr bwMode="auto">
                                <a:xfrm>
                                  <a:off x="5084528" y="4797153"/>
                                  <a:ext cx="1169859" cy="99285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175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vert="horz" wrap="square" lIns="91440" tIns="45720" rIns="91440" bIns="45720" numCol="1" anchor="t" anchorCtr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49" name="Line 6"/>
                              <wps:cNvSpPr>
                                <a:spLocks noChangeShapeType="1"/>
                              </wps:cNvSpPr>
                              <wps:spPr bwMode="auto">
                                <a:xfrm flipV="1">
                                  <a:off x="5165007" y="4833536"/>
                                  <a:ext cx="1207193" cy="94595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175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vert="horz" wrap="square" lIns="91440" tIns="45720" rIns="91440" bIns="45720" numCol="1" anchor="t" anchorCtr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4E35CAC" id="Group 11" o:spid="_x0000_s1026" style="position:absolute;margin-left:121.4pt;margin-top:14.85pt;width:102pt;height:78pt;z-index:251678720" coordorigin="50845,47971" coordsize="12876,99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">
                      <v:line id="Line 5" o:spid="_x0000_s1027" style="position:absolute;visibility:visible;mso-wrap-style:square;v-text-anchor:top" from="50845,47971" to="62543,57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881sYA&#10;AADbAAAADwAAAGRycy9kb3ducmV2LnhtbESPQWvCQBSE70L/w/IKvUjdpBRto6towVIPHoyl2Nsj&#10;+8wGs29jdqvpv3cFweMwM98wk1lna3Gi1leOFaSDBARx4XTFpYLv7fL5DYQPyBprx6TgnzzMpg+9&#10;CWbanXlDpzyUIkLYZ6jAhNBkUvrCkEU/cA1x9PautRiibEupWzxHuK3lS5IMpcWK44LBhj4MFYf8&#10;zyrYYfk+PJjPzcquf9Pjcbf86S9SpZ4eu/kYRKAu3MO39pdW8DqC65f4A+T0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j881sYAAADbAAAADwAAAAAAAAAAAAAAAACYAgAAZHJz&#10;L2Rvd25yZXYueG1sUEsFBgAAAAAEAAQA9QAAAIsDAAAAAA==&#10;" strokeweight="25pt"/>
                      <v:line id="Line 6" o:spid="_x0000_s1028" style="position:absolute;flip:y;visibility:visible;mso-wrap-style:square;v-text-anchor:top" from="51650,48335" to="63722,577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bDCMQA&#10;AADbAAAADwAAAGRycy9kb3ducmV2LnhtbESPQWvCQBSE70L/w/IKvZmNUkSjq5RCpT30YIx6fWaf&#10;SWz2bchuNfrrXUHwOMzMN8xs0ZlanKh1lWUFgygGQZxbXXGhIFt/9ccgnEfWWFsmBRdysJi/9GaY&#10;aHvmFZ1SX4gAYZeggtL7JpHS5SUZdJFtiIN3sK1BH2RbSN3iOcBNLYdxPJIGKw4LJTb0WVL+l/4b&#10;BcvNbpvupXHXdCz9788xG1woU+rttfuYgvDU+Wf40f7WCt4ncP8SfoCc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l2wwjEAAAA2wAAAA8AAAAAAAAAAAAAAAAAmAIAAGRycy9k&#10;b3ducmV2LnhtbFBLBQYAAAAABAAEAPUAAACJAwAAAAA=&#10;" strokeweight="25pt"/>
                      <w10:wrap type="square"/>
                    </v:group>
                  </w:pict>
                </mc:Fallback>
              </mc:AlternateContent>
            </w:r>
            <w:r>
              <w:rPr>
                <w:noProof/>
                <w:sz w:val="40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>
                      <wp:simplePos x="0" y="0"/>
                      <wp:positionH relativeFrom="column">
                        <wp:posOffset>1484630</wp:posOffset>
                      </wp:positionH>
                      <wp:positionV relativeFrom="paragraph">
                        <wp:posOffset>188595</wp:posOffset>
                      </wp:positionV>
                      <wp:extent cx="1352550" cy="1123950"/>
                      <wp:effectExtent l="0" t="0" r="19050" b="38100"/>
                      <wp:wrapSquare wrapText="bothSides"/>
                      <wp:docPr id="16" name="AutoShap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52550" cy="1123950"/>
                              </a:xfrm>
                              <a:custGeom>
                                <a:avLst/>
                                <a:gdLst>
                                  <a:gd name="T0" fmla="*/ 10860 w 21600"/>
                                  <a:gd name="T1" fmla="*/ 2187 h 21600"/>
                                  <a:gd name="T2" fmla="*/ 2928 w 21600"/>
                                  <a:gd name="T3" fmla="*/ 10800 h 21600"/>
                                  <a:gd name="T4" fmla="*/ 10860 w 21600"/>
                                  <a:gd name="T5" fmla="*/ 21600 h 21600"/>
                                  <a:gd name="T6" fmla="*/ 18672 w 21600"/>
                                  <a:gd name="T7" fmla="*/ 10800 h 21600"/>
                                  <a:gd name="T8" fmla="*/ 17694720 60000 65536"/>
                                  <a:gd name="T9" fmla="*/ 11796480 60000 65536"/>
                                  <a:gd name="T10" fmla="*/ 5898240 60000 65536"/>
                                  <a:gd name="T11" fmla="*/ 0 60000 65536"/>
                                  <a:gd name="T12" fmla="*/ 5037 w 21600"/>
                                  <a:gd name="T13" fmla="*/ 2277 h 21600"/>
                                  <a:gd name="T14" fmla="*/ 16557 w 21600"/>
                                  <a:gd name="T15" fmla="*/ 13677 h 21600"/>
                                </a:gdLst>
                                <a:ahLst/>
                                <a:cxnLst>
                                  <a:cxn ang="T8">
                                    <a:pos x="T0" y="T1"/>
                                  </a:cxn>
                                  <a:cxn ang="T9">
                                    <a:pos x="T2" y="T3"/>
                                  </a:cxn>
                                  <a:cxn ang="T10">
                                    <a:pos x="T4" y="T5"/>
                                  </a:cxn>
                                  <a:cxn ang="T11">
                                    <a:pos x="T6" y="T7"/>
                                  </a:cxn>
                                </a:cxnLst>
                                <a:rect l="T12" t="T13" r="T14" b="T15"/>
                                <a:pathLst>
                                  <a:path w="21600" h="21600">
                                    <a:moveTo>
                                      <a:pt x="10860" y="2187"/>
                                    </a:moveTo>
                                    <a:cubicBezTo>
                                      <a:pt x="10451" y="1746"/>
                                      <a:pt x="9529" y="1018"/>
                                      <a:pt x="9015" y="730"/>
                                    </a:cubicBezTo>
                                    <a:cubicBezTo>
                                      <a:pt x="7865" y="152"/>
                                      <a:pt x="6685" y="0"/>
                                      <a:pt x="5415" y="0"/>
                                    </a:cubicBezTo>
                                    <a:cubicBezTo>
                                      <a:pt x="4175" y="152"/>
                                      <a:pt x="2995" y="575"/>
                                      <a:pt x="1967" y="1305"/>
                                    </a:cubicBezTo>
                                    <a:cubicBezTo>
                                      <a:pt x="1150" y="2187"/>
                                      <a:pt x="575" y="3222"/>
                                      <a:pt x="242" y="4220"/>
                                    </a:cubicBezTo>
                                    <a:cubicBezTo>
                                      <a:pt x="0" y="5410"/>
                                      <a:pt x="242" y="6560"/>
                                      <a:pt x="575" y="7597"/>
                                    </a:cubicBezTo>
                                    <a:lnTo>
                                      <a:pt x="10860" y="21600"/>
                                    </a:lnTo>
                                    <a:lnTo>
                                      <a:pt x="20995" y="7597"/>
                                    </a:lnTo>
                                    <a:cubicBezTo>
                                      <a:pt x="21480" y="6560"/>
                                      <a:pt x="21600" y="5410"/>
                                      <a:pt x="21480" y="4220"/>
                                    </a:cubicBezTo>
                                    <a:cubicBezTo>
                                      <a:pt x="21115" y="3222"/>
                                      <a:pt x="20420" y="2187"/>
                                      <a:pt x="19632" y="1305"/>
                                    </a:cubicBezTo>
                                    <a:cubicBezTo>
                                      <a:pt x="18575" y="575"/>
                                      <a:pt x="17425" y="152"/>
                                      <a:pt x="16275" y="0"/>
                                    </a:cubicBezTo>
                                    <a:cubicBezTo>
                                      <a:pt x="15005" y="0"/>
                                      <a:pt x="13735" y="152"/>
                                      <a:pt x="12705" y="730"/>
                                    </a:cubicBezTo>
                                    <a:cubicBezTo>
                                      <a:pt x="12176" y="1018"/>
                                      <a:pt x="11254" y="1746"/>
                                      <a:pt x="10860" y="2187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66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3816834" id="AutoShape 4" o:spid="_x0000_s1026" style="position:absolute;margin-left:116.9pt;margin-top:14.85pt;width:106.5pt;height:88.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fillcolor="#f06">
                      <v:stroke joinstyle="miter"/>
                      <v:path o:connecttype="custom" o:connectlocs="680032,113800;183346,561975;680032,1123950;1169204,561975" o:connectangles="270,180,90,0" textboxrect="5037,2277,16557,13677"/>
                      <w10:wrap type="square"/>
                    </v:shape>
                  </w:pict>
                </mc:Fallback>
              </mc:AlternateContent>
            </w:r>
            <w:r w:rsidRPr="005860BF">
              <w:rPr>
                <w:noProof/>
                <w:sz w:val="40"/>
                <w:lang w:eastAsia="en-GB"/>
              </w:rPr>
              <w:drawing>
                <wp:inline distT="0" distB="0" distL="0" distR="0">
                  <wp:extent cx="1395339" cy="1628800"/>
                  <wp:effectExtent l="19050" t="0" r="0" b="0"/>
                  <wp:docPr id="31" name="Picture 22" descr="C:\Users\Linda\AppData\Local\Microsoft\Windows\Temporary Internet Files\Content.IE5\FKOFGIDC\abstract_hand_print__organic_grunge_sjpg4130[1]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7" descr="C:\Users\Linda\AppData\Local\Microsoft\Windows\Temporary Internet Files\Content.IE5\FKOFGIDC\abstract_hand_print__organic_grunge_sjpg4130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395339" cy="1628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14B0" w:rsidTr="006114B0">
        <w:trPr>
          <w:trHeight w:val="1262"/>
        </w:trPr>
        <w:tc>
          <w:tcPr>
            <w:tcW w:w="4779" w:type="dxa"/>
          </w:tcPr>
          <w:p w:rsidR="00860A35" w:rsidRDefault="00860A35" w:rsidP="006114B0">
            <w:pPr>
              <w:rPr>
                <w:sz w:val="40"/>
              </w:rPr>
            </w:pPr>
          </w:p>
          <w:p w:rsidR="00860A35" w:rsidRDefault="00860A35" w:rsidP="006114B0">
            <w:pPr>
              <w:rPr>
                <w:sz w:val="40"/>
              </w:rPr>
            </w:pPr>
          </w:p>
          <w:p w:rsidR="00860A35" w:rsidRPr="00860A35" w:rsidRDefault="00860A35" w:rsidP="006114B0">
            <w:pPr>
              <w:rPr>
                <w:sz w:val="40"/>
              </w:rPr>
            </w:pPr>
          </w:p>
        </w:tc>
        <w:tc>
          <w:tcPr>
            <w:tcW w:w="4703" w:type="dxa"/>
          </w:tcPr>
          <w:p w:rsidR="00860A35" w:rsidRDefault="00860A35" w:rsidP="006114B0">
            <w:pPr>
              <w:rPr>
                <w:noProof/>
                <w:sz w:val="40"/>
                <w:lang w:eastAsia="en-GB"/>
              </w:rPr>
            </w:pPr>
          </w:p>
        </w:tc>
        <w:tc>
          <w:tcPr>
            <w:tcW w:w="4692" w:type="dxa"/>
          </w:tcPr>
          <w:p w:rsidR="00860A35" w:rsidRDefault="00860A35" w:rsidP="006114B0">
            <w:pPr>
              <w:rPr>
                <w:sz w:val="40"/>
              </w:rPr>
            </w:pPr>
          </w:p>
        </w:tc>
      </w:tr>
    </w:tbl>
    <w:p w:rsidR="00860A35" w:rsidRDefault="00860A35">
      <w:pPr>
        <w:rPr>
          <w:sz w:val="40"/>
        </w:rPr>
      </w:pPr>
    </w:p>
    <w:p w:rsidR="00860A35" w:rsidRDefault="00860A35">
      <w:pPr>
        <w:rPr>
          <w:sz w:val="40"/>
        </w:rPr>
      </w:pPr>
    </w:p>
    <w:tbl>
      <w:tblPr>
        <w:tblStyle w:val="TableGrid"/>
        <w:tblpPr w:leftFromText="180" w:rightFromText="180" w:vertAnchor="text" w:horzAnchor="margin" w:tblpY="524"/>
        <w:tblW w:w="0" w:type="auto"/>
        <w:tblLook w:val="04A0" w:firstRow="1" w:lastRow="0" w:firstColumn="1" w:lastColumn="0" w:noHBand="0" w:noVBand="1"/>
      </w:tblPr>
      <w:tblGrid>
        <w:gridCol w:w="4724"/>
        <w:gridCol w:w="4725"/>
        <w:gridCol w:w="4725"/>
      </w:tblGrid>
      <w:tr w:rsidR="006114B0" w:rsidTr="00D5379F">
        <w:trPr>
          <w:trHeight w:val="2547"/>
        </w:trPr>
        <w:tc>
          <w:tcPr>
            <w:tcW w:w="4724" w:type="dxa"/>
          </w:tcPr>
          <w:p w:rsidR="006114B0" w:rsidRDefault="005860BF" w:rsidP="006114B0">
            <w:pPr>
              <w:rPr>
                <w:sz w:val="40"/>
              </w:rPr>
            </w:pPr>
            <w:r>
              <w:rPr>
                <w:noProof/>
                <w:sz w:val="40"/>
                <w:lang w:eastAsia="en-GB"/>
              </w:rPr>
              <w:lastRenderedPageBreak/>
              <w:drawing>
                <wp:anchor distT="0" distB="0" distL="114300" distR="114300" simplePos="0" relativeHeight="251654140" behindDoc="0" locked="0" layoutInCell="1" allowOverlap="1">
                  <wp:simplePos x="0" y="0"/>
                  <wp:positionH relativeFrom="column">
                    <wp:posOffset>1676400</wp:posOffset>
                  </wp:positionH>
                  <wp:positionV relativeFrom="paragraph">
                    <wp:posOffset>247650</wp:posOffset>
                  </wp:positionV>
                  <wp:extent cx="1200150" cy="1219200"/>
                  <wp:effectExtent l="19050" t="0" r="0" b="0"/>
                  <wp:wrapSquare wrapText="bothSides"/>
                  <wp:docPr id="38" name="Picture 24" descr="C:\Users\Linda\AppData\Local\Microsoft\Windows\Temporary Internet Files\Content.IE5\TYHXKGEL\img-thing[1].jpe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4" name="Picture 2" descr="C:\Users\Linda\AppData\Local\Microsoft\Windows\Temporary Internet Files\Content.IE5\TYHXKGEL\img-thing[1]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D5379F" w:rsidRPr="00D5379F">
              <w:rPr>
                <w:noProof/>
                <w:lang w:eastAsia="en-GB"/>
              </w:rPr>
              <w:t xml:space="preserve"> </w:t>
            </w:r>
            <w:r w:rsidR="00D5379F" w:rsidRPr="00D5379F">
              <w:rPr>
                <w:noProof/>
                <w:sz w:val="40"/>
                <w:lang w:eastAsia="en-GB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171450</wp:posOffset>
                  </wp:positionV>
                  <wp:extent cx="1714500" cy="1276350"/>
                  <wp:effectExtent l="19050" t="0" r="0" b="0"/>
                  <wp:wrapSquare wrapText="bothSides"/>
                  <wp:docPr id="60" name="Picture 42" descr="C:\Users\Linda\Pictures\2014-12-09 Tromso\IMG_227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2" descr="C:\Users\Linda\Pictures\2014-12-09 Tromso\IMG_22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18500" t="37232" r="191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276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25" w:type="dxa"/>
          </w:tcPr>
          <w:p w:rsidR="006114B0" w:rsidRDefault="005860BF" w:rsidP="006114B0">
            <w:pPr>
              <w:rPr>
                <w:sz w:val="40"/>
              </w:rPr>
            </w:pPr>
            <w:r w:rsidRPr="005860BF">
              <w:rPr>
                <w:noProof/>
                <w:sz w:val="40"/>
                <w:lang w:eastAsia="en-GB"/>
              </w:rPr>
              <w:drawing>
                <wp:inline distT="0" distB="0" distL="0" distR="0">
                  <wp:extent cx="1316259" cy="1548539"/>
                  <wp:effectExtent l="19050" t="0" r="0" b="0"/>
                  <wp:docPr id="39" name="Picture 26" descr="C:\Users\Linda\AppData\Local\Microsoft\Windows\Temporary Internet Files\Content.IE5\CSTJI8HK\coldest-places[1]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2" descr="C:\Users\Linda\AppData\Local\Microsoft\Windows\Temporary Internet Files\Content.IE5\CSTJI8HK\coldest-places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6259" cy="15485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5860BF">
              <w:rPr>
                <w:noProof/>
                <w:sz w:val="40"/>
                <w:lang w:eastAsia="en-GB"/>
              </w:rPr>
              <w:drawing>
                <wp:inline distT="0" distB="0" distL="0" distR="0">
                  <wp:extent cx="1395339" cy="1628800"/>
                  <wp:effectExtent l="19050" t="0" r="0" b="0"/>
                  <wp:docPr id="40" name="Picture 22" descr="C:\Users\Linda\AppData\Local\Microsoft\Windows\Temporary Internet Files\Content.IE5\FKOFGIDC\abstract_hand_print__organic_grunge_sjpg4130[1]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7" descr="C:\Users\Linda\AppData\Local\Microsoft\Windows\Temporary Internet Files\Content.IE5\FKOFGIDC\abstract_hand_print__organic_grunge_sjpg4130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395339" cy="1628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5" w:type="dxa"/>
          </w:tcPr>
          <w:p w:rsidR="006114B0" w:rsidRDefault="005860BF" w:rsidP="006114B0">
            <w:pPr>
              <w:rPr>
                <w:sz w:val="40"/>
              </w:rPr>
            </w:pPr>
            <w:r w:rsidRPr="005860BF">
              <w:rPr>
                <w:noProof/>
                <w:sz w:val="40"/>
                <w:lang w:eastAsia="en-GB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133985</wp:posOffset>
                  </wp:positionH>
                  <wp:positionV relativeFrom="paragraph">
                    <wp:posOffset>361950</wp:posOffset>
                  </wp:positionV>
                  <wp:extent cx="1066800" cy="952500"/>
                  <wp:effectExtent l="19050" t="0" r="0" b="0"/>
                  <wp:wrapSquare wrapText="bothSides"/>
                  <wp:docPr id="45" name="Picture 32" descr="C:\Users\Linda\AppData\Local\Microsoft\Windows\Temporary Internet Files\Content.IE5\CSTJI8HK\Wii-Mini-Console-Set-H[1]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19" descr="C:\Users\Linda\AppData\Local\Microsoft\Windows\Temporary Internet Files\Content.IE5\CSTJI8HK\Wii-Mini-Console-Set-H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952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6114B0" w:rsidTr="006114B0">
        <w:trPr>
          <w:trHeight w:val="1262"/>
        </w:trPr>
        <w:tc>
          <w:tcPr>
            <w:tcW w:w="4724" w:type="dxa"/>
          </w:tcPr>
          <w:p w:rsidR="006114B0" w:rsidRDefault="006114B0" w:rsidP="006114B0">
            <w:pPr>
              <w:rPr>
                <w:sz w:val="40"/>
              </w:rPr>
            </w:pPr>
          </w:p>
        </w:tc>
        <w:tc>
          <w:tcPr>
            <w:tcW w:w="4725" w:type="dxa"/>
          </w:tcPr>
          <w:p w:rsidR="006114B0" w:rsidRDefault="006114B0" w:rsidP="006114B0">
            <w:pPr>
              <w:rPr>
                <w:sz w:val="40"/>
              </w:rPr>
            </w:pPr>
          </w:p>
        </w:tc>
        <w:tc>
          <w:tcPr>
            <w:tcW w:w="4725" w:type="dxa"/>
          </w:tcPr>
          <w:p w:rsidR="006114B0" w:rsidRDefault="006114B0" w:rsidP="006114B0">
            <w:pPr>
              <w:rPr>
                <w:sz w:val="40"/>
              </w:rPr>
            </w:pPr>
          </w:p>
        </w:tc>
      </w:tr>
      <w:tr w:rsidR="00D5379F" w:rsidTr="009D7F08">
        <w:trPr>
          <w:trHeight w:val="1262"/>
        </w:trPr>
        <w:tc>
          <w:tcPr>
            <w:tcW w:w="4724" w:type="dxa"/>
          </w:tcPr>
          <w:p w:rsidR="00D5379F" w:rsidRDefault="00D5379F" w:rsidP="006114B0">
            <w:pPr>
              <w:rPr>
                <w:sz w:val="40"/>
              </w:rPr>
            </w:pPr>
            <w:r>
              <w:rPr>
                <w:noProof/>
                <w:sz w:val="40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86912" behindDoc="0" locked="0" layoutInCell="1" allowOverlap="1">
                      <wp:simplePos x="0" y="0"/>
                      <wp:positionH relativeFrom="column">
                        <wp:posOffset>1504950</wp:posOffset>
                      </wp:positionH>
                      <wp:positionV relativeFrom="paragraph">
                        <wp:posOffset>509905</wp:posOffset>
                      </wp:positionV>
                      <wp:extent cx="1295400" cy="857250"/>
                      <wp:effectExtent l="0" t="0" r="19050" b="38100"/>
                      <wp:wrapSquare wrapText="bothSides"/>
                      <wp:docPr id="22" name="Group 2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295400" cy="857250"/>
                                <a:chOff x="2195736" y="4797188"/>
                                <a:chExt cx="2287313" cy="1827070"/>
                              </a:xfrm>
                            </wpg:grpSpPr>
                            <wps:wsp>
                              <wps:cNvPr id="51" name="AutoShape 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195736" y="4797188"/>
                                  <a:ext cx="1711249" cy="1323050"/>
                                </a:xfrm>
                                <a:custGeom>
                                  <a:avLst/>
                                  <a:gdLst>
                                    <a:gd name="T0" fmla="*/ 10860 w 21600"/>
                                    <a:gd name="T1" fmla="*/ 2187 h 21600"/>
                                    <a:gd name="T2" fmla="*/ 2928 w 21600"/>
                                    <a:gd name="T3" fmla="*/ 10800 h 21600"/>
                                    <a:gd name="T4" fmla="*/ 10860 w 21600"/>
                                    <a:gd name="T5" fmla="*/ 21600 h 21600"/>
                                    <a:gd name="T6" fmla="*/ 18672 w 21600"/>
                                    <a:gd name="T7" fmla="*/ 10800 h 21600"/>
                                    <a:gd name="T8" fmla="*/ 17694720 60000 65536"/>
                                    <a:gd name="T9" fmla="*/ 11796480 60000 65536"/>
                                    <a:gd name="T10" fmla="*/ 5898240 60000 65536"/>
                                    <a:gd name="T11" fmla="*/ 0 60000 65536"/>
                                    <a:gd name="T12" fmla="*/ 5037 w 21600"/>
                                    <a:gd name="T13" fmla="*/ 2277 h 21600"/>
                                    <a:gd name="T14" fmla="*/ 16557 w 21600"/>
                                    <a:gd name="T15" fmla="*/ 13677 h 21600"/>
                                  </a:gdLst>
                                  <a:ahLst/>
                                  <a:cxnLst>
                                    <a:cxn ang="T8">
                                      <a:pos x="T0" y="T1"/>
                                    </a:cxn>
                                    <a:cxn ang="T9">
                                      <a:pos x="T2" y="T3"/>
                                    </a:cxn>
                                    <a:cxn ang="T10">
                                      <a:pos x="T4" y="T5"/>
                                    </a:cxn>
                                    <a:cxn ang="T11">
                                      <a:pos x="T6" y="T7"/>
                                    </a:cxn>
                                  </a:cxnLst>
                                  <a:rect l="T12" t="T13" r="T14" b="T15"/>
                                  <a:pathLst>
                                    <a:path w="21600" h="21600">
                                      <a:moveTo>
                                        <a:pt x="10860" y="2187"/>
                                      </a:moveTo>
                                      <a:cubicBezTo>
                                        <a:pt x="10451" y="1746"/>
                                        <a:pt x="9529" y="1018"/>
                                        <a:pt x="9015" y="730"/>
                                      </a:cubicBezTo>
                                      <a:cubicBezTo>
                                        <a:pt x="7865" y="152"/>
                                        <a:pt x="6685" y="0"/>
                                        <a:pt x="5415" y="0"/>
                                      </a:cubicBezTo>
                                      <a:cubicBezTo>
                                        <a:pt x="4175" y="152"/>
                                        <a:pt x="2995" y="575"/>
                                        <a:pt x="1967" y="1305"/>
                                      </a:cubicBezTo>
                                      <a:cubicBezTo>
                                        <a:pt x="1150" y="2187"/>
                                        <a:pt x="575" y="3222"/>
                                        <a:pt x="242" y="4220"/>
                                      </a:cubicBezTo>
                                      <a:cubicBezTo>
                                        <a:pt x="0" y="5410"/>
                                        <a:pt x="242" y="6560"/>
                                        <a:pt x="575" y="7597"/>
                                      </a:cubicBezTo>
                                      <a:lnTo>
                                        <a:pt x="10860" y="21600"/>
                                      </a:lnTo>
                                      <a:lnTo>
                                        <a:pt x="20995" y="7597"/>
                                      </a:lnTo>
                                      <a:cubicBezTo>
                                        <a:pt x="21480" y="6560"/>
                                        <a:pt x="21600" y="5410"/>
                                        <a:pt x="21480" y="4220"/>
                                      </a:cubicBezTo>
                                      <a:cubicBezTo>
                                        <a:pt x="21115" y="3222"/>
                                        <a:pt x="20420" y="2187"/>
                                        <a:pt x="19632" y="1305"/>
                                      </a:cubicBezTo>
                                      <a:cubicBezTo>
                                        <a:pt x="18575" y="575"/>
                                        <a:pt x="17425" y="152"/>
                                        <a:pt x="16275" y="0"/>
                                      </a:cubicBezTo>
                                      <a:cubicBezTo>
                                        <a:pt x="15005" y="0"/>
                                        <a:pt x="13735" y="152"/>
                                        <a:pt x="12705" y="730"/>
                                      </a:cubicBezTo>
                                      <a:cubicBezTo>
                                        <a:pt x="12176" y="1018"/>
                                        <a:pt x="11254" y="1746"/>
                                        <a:pt x="10860" y="2187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0066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vert="horz" wrap="square" lIns="91440" tIns="45720" rIns="91440" bIns="45720" numCol="1" anchor="t" anchorCtr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52" name="AutoShape 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771800" y="5301208"/>
                                  <a:ext cx="1711249" cy="1323050"/>
                                </a:xfrm>
                                <a:custGeom>
                                  <a:avLst/>
                                  <a:gdLst>
                                    <a:gd name="T0" fmla="*/ 10860 w 21600"/>
                                    <a:gd name="T1" fmla="*/ 2187 h 21600"/>
                                    <a:gd name="T2" fmla="*/ 2928 w 21600"/>
                                    <a:gd name="T3" fmla="*/ 10800 h 21600"/>
                                    <a:gd name="T4" fmla="*/ 10860 w 21600"/>
                                    <a:gd name="T5" fmla="*/ 21600 h 21600"/>
                                    <a:gd name="T6" fmla="*/ 18672 w 21600"/>
                                    <a:gd name="T7" fmla="*/ 10800 h 21600"/>
                                    <a:gd name="T8" fmla="*/ 17694720 60000 65536"/>
                                    <a:gd name="T9" fmla="*/ 11796480 60000 65536"/>
                                    <a:gd name="T10" fmla="*/ 5898240 60000 65536"/>
                                    <a:gd name="T11" fmla="*/ 0 60000 65536"/>
                                    <a:gd name="T12" fmla="*/ 5037 w 21600"/>
                                    <a:gd name="T13" fmla="*/ 2277 h 21600"/>
                                    <a:gd name="T14" fmla="*/ 16557 w 21600"/>
                                    <a:gd name="T15" fmla="*/ 13677 h 21600"/>
                                  </a:gdLst>
                                  <a:ahLst/>
                                  <a:cxnLst>
                                    <a:cxn ang="T8">
                                      <a:pos x="T0" y="T1"/>
                                    </a:cxn>
                                    <a:cxn ang="T9">
                                      <a:pos x="T2" y="T3"/>
                                    </a:cxn>
                                    <a:cxn ang="T10">
                                      <a:pos x="T4" y="T5"/>
                                    </a:cxn>
                                    <a:cxn ang="T11">
                                      <a:pos x="T6" y="T7"/>
                                    </a:cxn>
                                  </a:cxnLst>
                                  <a:rect l="T12" t="T13" r="T14" b="T15"/>
                                  <a:pathLst>
                                    <a:path w="21600" h="21600">
                                      <a:moveTo>
                                        <a:pt x="10860" y="2187"/>
                                      </a:moveTo>
                                      <a:cubicBezTo>
                                        <a:pt x="10451" y="1746"/>
                                        <a:pt x="9529" y="1018"/>
                                        <a:pt x="9015" y="730"/>
                                      </a:cubicBezTo>
                                      <a:cubicBezTo>
                                        <a:pt x="7865" y="152"/>
                                        <a:pt x="6685" y="0"/>
                                        <a:pt x="5415" y="0"/>
                                      </a:cubicBezTo>
                                      <a:cubicBezTo>
                                        <a:pt x="4175" y="152"/>
                                        <a:pt x="2995" y="575"/>
                                        <a:pt x="1967" y="1305"/>
                                      </a:cubicBezTo>
                                      <a:cubicBezTo>
                                        <a:pt x="1150" y="2187"/>
                                        <a:pt x="575" y="3222"/>
                                        <a:pt x="242" y="4220"/>
                                      </a:cubicBezTo>
                                      <a:cubicBezTo>
                                        <a:pt x="0" y="5410"/>
                                        <a:pt x="242" y="6560"/>
                                        <a:pt x="575" y="7597"/>
                                      </a:cubicBezTo>
                                      <a:lnTo>
                                        <a:pt x="10860" y="21600"/>
                                      </a:lnTo>
                                      <a:lnTo>
                                        <a:pt x="20995" y="7597"/>
                                      </a:lnTo>
                                      <a:cubicBezTo>
                                        <a:pt x="21480" y="6560"/>
                                        <a:pt x="21600" y="5410"/>
                                        <a:pt x="21480" y="4220"/>
                                      </a:cubicBezTo>
                                      <a:cubicBezTo>
                                        <a:pt x="21115" y="3222"/>
                                        <a:pt x="20420" y="2187"/>
                                        <a:pt x="19632" y="1305"/>
                                      </a:cubicBezTo>
                                      <a:cubicBezTo>
                                        <a:pt x="18575" y="575"/>
                                        <a:pt x="17425" y="152"/>
                                        <a:pt x="16275" y="0"/>
                                      </a:cubicBezTo>
                                      <a:cubicBezTo>
                                        <a:pt x="15005" y="0"/>
                                        <a:pt x="13735" y="152"/>
                                        <a:pt x="12705" y="730"/>
                                      </a:cubicBezTo>
                                      <a:cubicBezTo>
                                        <a:pt x="12176" y="1018"/>
                                        <a:pt x="11254" y="1746"/>
                                        <a:pt x="10860" y="2187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C0066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vert="horz" wrap="square" lIns="91440" tIns="45720" rIns="91440" bIns="45720" numCol="1" anchor="t" anchorCtr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2A5A651" id="Group 20" o:spid="_x0000_s1026" style="position:absolute;margin-left:118.5pt;margin-top:40.15pt;width:102pt;height:67.5pt;z-index:251686912" coordorigin="21957,47971" coordsize="22873,18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">
                      <v:shape id="AutoShape 4" o:spid="_x0000_s1027" style="position:absolute;left:21957;top:47971;width:17112;height:13231;visibility:visible;mso-wrap-style:square;v-text-anchor:top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4KB8UA&#10;AADbAAAADwAAAGRycy9kb3ducmV2LnhtbESPQWvCQBSE74X+h+UVems2ii0SswYRFOmlNAZpb4/s&#10;MwnJvg3ZNcb++m6h4HGYmW+YNJtMJ0YaXGNZwSyKQRCXVjdcKSiOu5clCOeRNXaWScGNHGTrx4cU&#10;E22v/Elj7isRIOwSVFB73ydSurImgy6yPXHwznYw6IMcKqkHvAa46eQ8jt+kwYbDQo09bWsq2/xi&#10;FPjqfb7Ij99f+/P4c7o5WUwfbaHU89O0WYHwNPl7+L990ApeZ/D3JfwA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/goHxQAAANsAAAAPAAAAAAAAAAAAAAAAAJgCAABkcnMv&#10;ZG93bnJldi54bWxQSwUGAAAAAAQABAD1AAAAigM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fillcolor="#f06">
                        <v:stroke joinstyle="miter"/>
                        <v:path o:connecttype="custom" o:connectlocs="860378,133959;231969,661525;860378,1323050;1479280,661525" o:connectangles="270,180,90,0" textboxrect="5037,2277,16557,13677"/>
                      </v:shape>
                      <v:shape id="AutoShape 4" o:spid="_x0000_s1028" style="position:absolute;left:27718;top:53012;width:17112;height:13230;visibility:visible;mso-wrap-style:square;v-text-anchor:top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Z/xsAA&#10;AADbAAAADwAAAGRycy9kb3ducmV2LnhtbESPQYvCMBSE7wv+h/AEL4umFlykGkUKgket4vnRPNti&#10;81KbaKu/3gjCHoeZ+YZZrntTiwe1rrKsYDqJQBDnVldcKDgdt+M5COeRNdaWScGTHKxXg58lJtp2&#10;fKBH5gsRIOwSVFB63yRSurwkg25iG+LgXWxr0AfZFlK32AW4qWUcRX/SYMVhocSG0pLya3Y3Cl5p&#10;l27PLt3Hm+JWvbo4M7/6qdRo2G8WIDz1/j/8be+0glkMny/hB8jV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LZ/xsAAAADbAAAADwAAAAAAAAAAAAAAAACYAgAAZHJzL2Rvd25y&#10;ZXYueG1sUEsFBgAAAAAEAAQA9QAAAIUD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fillcolor="#c06">
                        <v:stroke joinstyle="miter"/>
                        <v:path o:connecttype="custom" o:connectlocs="860378,133959;231969,661525;860378,1323050;1479280,661525" o:connectangles="270,180,90,0" textboxrect="5037,2277,16557,13677"/>
                      </v:shape>
                      <w10:wrap type="square"/>
                    </v:group>
                  </w:pict>
                </mc:Fallback>
              </mc:AlternateContent>
            </w:r>
            <w:r w:rsidRPr="005860BF">
              <w:rPr>
                <w:noProof/>
                <w:sz w:val="40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87936" behindDoc="0" locked="0" layoutInCell="1" allowOverlap="1">
                      <wp:simplePos x="0" y="0"/>
                      <wp:positionH relativeFrom="column">
                        <wp:posOffset>171450</wp:posOffset>
                      </wp:positionH>
                      <wp:positionV relativeFrom="paragraph">
                        <wp:posOffset>205105</wp:posOffset>
                      </wp:positionV>
                      <wp:extent cx="1143000" cy="1162050"/>
                      <wp:effectExtent l="0" t="0" r="57150" b="76200"/>
                      <wp:wrapSquare wrapText="bothSides"/>
                      <wp:docPr id="23" name="Group 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43000" cy="1162050"/>
                                <a:chOff x="179512" y="4797152"/>
                                <a:chExt cx="1787189" cy="184482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4" name="Picture 54" descr="C:\Users\Linda\AppData\Local\Microsoft\Windows\Temporary Internet Files\Content.IE5\O998V4BD\Healthy-Foods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79512" y="4797152"/>
                                  <a:ext cx="1787189" cy="1844824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wps:wsp>
                              <wps:cNvPr id="58" name="Line 5"/>
                              <wps:cNvSpPr>
                                <a:spLocks noChangeShapeType="1"/>
                              </wps:cNvSpPr>
                              <wps:spPr bwMode="auto">
                                <a:xfrm>
                                  <a:off x="323528" y="5301241"/>
                                  <a:ext cx="1477717" cy="117732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175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vert="horz" wrap="square" lIns="91440" tIns="45720" rIns="91440" bIns="45720" numCol="1" anchor="t" anchorCtr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1" name="Line 6"/>
                              <wps:cNvSpPr>
                                <a:spLocks noChangeShapeType="1"/>
                              </wps:cNvSpPr>
                              <wps:spPr bwMode="auto">
                                <a:xfrm flipV="1">
                                  <a:off x="323528" y="5301241"/>
                                  <a:ext cx="1524875" cy="112171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175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vert="horz" wrap="square" lIns="91440" tIns="45720" rIns="91440" bIns="45720" numCol="1" anchor="t" anchorCtr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E05581C" id="Group 21" o:spid="_x0000_s1026" style="position:absolute;margin-left:13.5pt;margin-top:16.15pt;width:90pt;height:91.5pt;z-index:251687936" coordorigin="1795,47971" coordsize="17871,1844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54" o:spid="_x0000_s1027" type="#_x0000_t75" style="position:absolute;left:1795;top:47971;width:17872;height:184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b7H0LFAAAA2wAAAA8AAABkcnMvZG93bnJldi54bWxEj0FrwkAUhO8F/8PyhN7qxlKLRDdBSwvF&#10;S2kqqLdH9plEs2/D7lZjf70rCD0OM/MNM89704oTOd9YVjAeJSCIS6sbrhSsfz6epiB8QNbYWiYF&#10;F/KQZ4OHOabanvmbTkWoRISwT1FBHUKXSunLmgz6ke2Io7e3zmCI0lVSOzxHuGnlc5K8SoMNx4Ua&#10;O3qrqTwWv0bB37TcvU+2h6/lfoW6k83GFYeNUo/DfjEDEagP/+F7+1MrmLzA7Uv8ATK7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m+x9CxQAAANsAAAAPAAAAAAAAAAAAAAAA&#10;AJ8CAABkcnMvZG93bnJldi54bWxQSwUGAAAAAAQABAD3AAAAkQMAAAAA&#10;">
                        <v:imagedata r:id="rId22" o:title="Healthy-Foods[1]"/>
                      </v:shape>
                      <v:line id="Line 5" o:spid="_x0000_s1028" style="position:absolute;visibility:visible;mso-wrap-style:square;v-text-anchor:top" from="3235,53012" to="18012,647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k+ecIA&#10;AADbAAAADwAAAGRycy9kb3ducmV2LnhtbERPz2vCMBS+D/wfwhO8DE0rTLQaZRMUPeygG6K3R/Ns&#10;is1LbaJ2/705DDx+fL9ni9ZW4k6NLx0rSAcJCOLc6ZILBb8/q/4YhA/IGivHpOCPPCzmnbcZZto9&#10;eEf3fShEDGGfoQITQp1J6XNDFv3A1cSRO7vGYoiwKaRu8BHDbSWHSTKSFkuODQZrWhrKL/ubVXDE&#10;YjK6mPVua79P6fV6XB3ev1Klet32cwoiUBte4n/3Riv4iGPjl/gD5Pw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eT55wgAAANsAAAAPAAAAAAAAAAAAAAAAAJgCAABkcnMvZG93&#10;bnJldi54bWxQSwUGAAAAAAQABAD1AAAAhwMAAAAA&#10;" strokeweight="25pt"/>
                      <v:line id="Line 6" o:spid="_x0000_s1029" style="position:absolute;flip:y;visibility:visible;mso-wrap-style:square;v-text-anchor:top" from="3235,53012" to="18484,642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WTbsMA&#10;AADbAAAADwAAAGRycy9kb3ducmV2LnhtbESPQYvCMBSE74L/ITzBm6bdg0g1yiIo7sGD3epe3zZv&#10;22rzUpqo1V9vFgSPw8x8w8yXnanFlVpXWVYQjyMQxLnVFRcKsu/1aArCeWSNtWVScCcHy0W/N8dE&#10;2xvv6Zr6QgQIuwQVlN43iZQuL8mgG9uGOHh/tjXog2wLqVu8Bbip5UcUTaTBisNCiQ2tSsrP6cUo&#10;2Bx+jumvNO6RTqXffZ2y+E6ZUsNB9zkD4anz7/CrvdUKJjH8fwk/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LWTbsMAAADbAAAADwAAAAAAAAAAAAAAAACYAgAAZHJzL2Rv&#10;d25yZXYueG1sUEsFBgAAAAAEAAQA9QAAAIgDAAAAAA==&#10;" strokeweight="25pt"/>
                      <w10:wrap type="square"/>
                    </v:group>
                  </w:pict>
                </mc:Fallback>
              </mc:AlternateContent>
            </w:r>
          </w:p>
        </w:tc>
        <w:tc>
          <w:tcPr>
            <w:tcW w:w="9450" w:type="dxa"/>
            <w:gridSpan w:val="2"/>
          </w:tcPr>
          <w:p w:rsidR="00D5379F" w:rsidRDefault="00D5379F" w:rsidP="00D5379F">
            <w:pPr>
              <w:rPr>
                <w:sz w:val="40"/>
              </w:rPr>
            </w:pPr>
            <w:r>
              <w:rPr>
                <w:noProof/>
                <w:sz w:val="40"/>
                <w:lang w:eastAsia="en-GB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791210</wp:posOffset>
                  </wp:positionH>
                  <wp:positionV relativeFrom="paragraph">
                    <wp:posOffset>205105</wp:posOffset>
                  </wp:positionV>
                  <wp:extent cx="952500" cy="1638300"/>
                  <wp:effectExtent l="19050" t="0" r="0" b="0"/>
                  <wp:wrapSquare wrapText="bothSides"/>
                  <wp:docPr id="59" name="Picture 40" descr="C:\Users\Linda\AppData\Local\Microsoft\Windows\Temporary Internet Files\Content.IE5\ZP59C18U\doctor[1]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5" name="Picture 3" descr="C:\Users\Linda\AppData\Local\Microsoft\Windows\Temporary Internet Files\Content.IE5\ZP59C18U\doctor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952500" cy="1638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sz w:val="40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88960" behindDoc="0" locked="0" layoutInCell="1" allowOverlap="1">
                      <wp:simplePos x="0" y="0"/>
                      <wp:positionH relativeFrom="column">
                        <wp:posOffset>2391410</wp:posOffset>
                      </wp:positionH>
                      <wp:positionV relativeFrom="paragraph">
                        <wp:posOffset>205105</wp:posOffset>
                      </wp:positionV>
                      <wp:extent cx="1905000" cy="1504950"/>
                      <wp:effectExtent l="95250" t="95250" r="114300" b="171450"/>
                      <wp:wrapSquare wrapText="bothSides"/>
                      <wp:docPr id="26" name="Group 2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05000" cy="1504950"/>
                                <a:chOff x="6444208" y="4653136"/>
                                <a:chExt cx="2699792" cy="201622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2" name="Picture 62" descr="C:\Users\Linda\AppData\Local\Microsoft\Windows\Temporary Internet Files\Content.IE5\YR7WXY2W\happy_face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804248" y="4653136"/>
                                  <a:ext cx="1800200" cy="180020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wps:wsp>
                              <wps:cNvPr id="63" name="Line 6"/>
                              <wps:cNvSpPr>
                                <a:spLocks noChangeShapeType="1"/>
                              </wps:cNvSpPr>
                              <wps:spPr bwMode="auto">
                                <a:xfrm flipV="1">
                                  <a:off x="6444208" y="4725144"/>
                                  <a:ext cx="2699792" cy="187220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175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vert="horz" wrap="square" lIns="91440" tIns="45720" rIns="91440" bIns="45720" numCol="1" anchor="t" anchorCtr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4" name="Line 6"/>
                              <wps:cNvSpPr>
                                <a:spLocks noChangeShapeType="1"/>
                              </wps:cNvSpPr>
                              <wps:spPr bwMode="auto">
                                <a:xfrm>
                                  <a:off x="6516216" y="4725144"/>
                                  <a:ext cx="2448272" cy="194421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175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vert="horz" wrap="square" lIns="91440" tIns="45720" rIns="91440" bIns="45720" numCol="1" anchor="t" anchorCtr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054017A" id="Group 24" o:spid="_x0000_s1026" style="position:absolute;margin-left:188.3pt;margin-top:16.15pt;width:150pt;height:118.5pt;z-index:251688960" coordorigin="64442,46531" coordsize="26997,2016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">
                      <v:shape id="Picture 62" o:spid="_x0000_s1027" type="#_x0000_t75" style="position:absolute;left:68042;top:46531;width:18002;height:180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FzlGrEAAAA2wAAAA8AAABkcnMvZG93bnJldi54bWxEj9FqAjEURN+F/kO4Bd9qVim2rEYRaaEg&#10;tNb2A+4mdzeLm5slibrt1zcFwcdhZs4wy/XgOnGmEFvPCqaTAgSx9qblRsH31+vDM4iYkA12nknB&#10;D0VYr+5GSyyNv/AnnQ+pERnCsUQFNqW+lDJqSw7jxPfE2at9cJiyDI00AS8Z7jo5K4q5dNhyXrDY&#10;09aSPh5OToE+vth9tfmodPitdnX9eNo+0btS4/thswCRaEi38LX9ZhTMZ/D/Jf8Aufo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FzlGrEAAAA2wAAAA8AAAAAAAAAAAAAAAAA&#10;nwIAAGRycy9kb3ducmV2LnhtbFBLBQYAAAAABAAEAPcAAACQAwAAAAA=&#10;">
                        <v:imagedata r:id="rId24" o:title="happy_face[1]"/>
                      </v:shape>
                      <v:line id="Line 6" o:spid="_x0000_s1028" style="position:absolute;flip:y;visibility:visible;mso-wrap-style:square;v-text-anchor:top" from="64442,47251" to="91440,659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uogsUA&#10;AADbAAAADwAAAGRycy9kb3ducmV2LnhtbESPQWvCQBSE7wX/w/IK3ppNLIjErCIFpT14MI3t9Zl9&#10;TVKzb0N2G6O/vlsoeBxm5hsmW4+mFQP1rrGsIIliEMSl1Q1XCor37dMChPPIGlvLpOBKDtaryUOG&#10;qbYXPtCQ+0oECLsUFdTed6mUrqzJoItsRxy8L9sb9EH2ldQ9XgLctHIWx3NpsOGwUGNHLzWV5/zH&#10;KNgdPz/ykzTuli+k3799F8mVCqWmj+NmCcLT6O/h//arVjB/hr8v4Qf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K6iCxQAAANsAAAAPAAAAAAAAAAAAAAAAAJgCAABkcnMv&#10;ZG93bnJldi54bWxQSwUGAAAAAAQABAD1AAAAigMAAAAA&#10;" strokeweight="25pt"/>
                      <v:line id="Line 6" o:spid="_x0000_s1029" style="position:absolute;visibility:visible;mso-wrap-style:square;v-text-anchor:top" from="65162,47251" to="89644,666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j+wcYA&#10;AADbAAAADwAAAGRycy9kb3ducmV2LnhtbESPQWvCQBSE74X+h+UVeim6SZGg0VW0oNhDD9oientk&#10;n9lg9m3MbjX++25B8DjMzDfMZNbZWlyo9ZVjBWk/AUFcOF1xqeDne9kbgvABWWPtmBTcyMNs+vw0&#10;wVy7K2/osg2liBD2OSowITS5lL4wZNH3XUMcvaNrLYYo21LqFq8Rbmv5niSZtFhxXDDY0Ieh4rT9&#10;tQr2WI6yk1ltPu3XIT2f98vd2yJV6vWlm49BBOrCI3xvr7WCbAD/X+IPkN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Vj+wcYAAADbAAAADwAAAAAAAAAAAAAAAACYAgAAZHJz&#10;L2Rvd25yZXYueG1sUEsFBgAAAAAEAAQA9QAAAIsDAAAAAA==&#10;" strokeweight="25pt"/>
                      <w10:wrap type="square"/>
                    </v:group>
                  </w:pict>
                </mc:Fallback>
              </mc:AlternateContent>
            </w:r>
          </w:p>
        </w:tc>
      </w:tr>
      <w:tr w:rsidR="00D5379F" w:rsidTr="00195AA8">
        <w:trPr>
          <w:trHeight w:val="1262"/>
        </w:trPr>
        <w:tc>
          <w:tcPr>
            <w:tcW w:w="4724" w:type="dxa"/>
          </w:tcPr>
          <w:p w:rsidR="00D5379F" w:rsidRPr="00860A35" w:rsidRDefault="00D5379F" w:rsidP="006114B0">
            <w:pPr>
              <w:rPr>
                <w:sz w:val="40"/>
              </w:rPr>
            </w:pPr>
          </w:p>
        </w:tc>
        <w:tc>
          <w:tcPr>
            <w:tcW w:w="9450" w:type="dxa"/>
            <w:gridSpan w:val="2"/>
          </w:tcPr>
          <w:p w:rsidR="00D5379F" w:rsidRDefault="00D5379F" w:rsidP="006114B0">
            <w:pPr>
              <w:rPr>
                <w:sz w:val="40"/>
              </w:rPr>
            </w:pPr>
          </w:p>
        </w:tc>
      </w:tr>
    </w:tbl>
    <w:p w:rsidR="00860A35" w:rsidRDefault="005860BF">
      <w:pPr>
        <w:rPr>
          <w:sz w:val="40"/>
        </w:rPr>
      </w:pPr>
      <w:r>
        <w:rPr>
          <w:noProof/>
          <w:sz w:val="40"/>
          <w:lang w:eastAsia="en-GB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6972300</wp:posOffset>
            </wp:positionH>
            <wp:positionV relativeFrom="paragraph">
              <wp:posOffset>281940</wp:posOffset>
            </wp:positionV>
            <wp:extent cx="895350" cy="1695450"/>
            <wp:effectExtent l="0" t="0" r="0" b="0"/>
            <wp:wrapSquare wrapText="bothSides"/>
            <wp:docPr id="48" name="Picture 35" descr="C:\Users\Linda\AppData\Local\Microsoft\Windows\Temporary Internet Files\Content.IE5\K0QZE9RA\boy_running-555px[1]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30" descr="C:\Users\Linda\AppData\Local\Microsoft\Windows\Temporary Internet Files\Content.IE5\K0QZE9RA\boy_running-555px[1]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95350" cy="1695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8720E" w:rsidRDefault="0058720E">
      <w:pPr>
        <w:rPr>
          <w:sz w:val="40"/>
        </w:rPr>
      </w:pPr>
    </w:p>
    <w:p w:rsidR="0058720E" w:rsidRDefault="0058720E" w:rsidP="006114B0">
      <w:pPr>
        <w:rPr>
          <w:sz w:val="40"/>
        </w:rPr>
      </w:pPr>
    </w:p>
    <w:tbl>
      <w:tblPr>
        <w:tblStyle w:val="TableGrid"/>
        <w:tblpPr w:leftFromText="180" w:rightFromText="180" w:vertAnchor="text" w:horzAnchor="margin" w:tblpY="314"/>
        <w:tblW w:w="0" w:type="auto"/>
        <w:tblLook w:val="04A0" w:firstRow="1" w:lastRow="0" w:firstColumn="1" w:lastColumn="0" w:noHBand="0" w:noVBand="1"/>
      </w:tblPr>
      <w:tblGrid>
        <w:gridCol w:w="4724"/>
        <w:gridCol w:w="4725"/>
        <w:gridCol w:w="4725"/>
      </w:tblGrid>
      <w:tr w:rsidR="00D87DF4" w:rsidRPr="004A43AD" w:rsidTr="00953ED4">
        <w:trPr>
          <w:trHeight w:val="1413"/>
        </w:trPr>
        <w:tc>
          <w:tcPr>
            <w:tcW w:w="4724" w:type="dxa"/>
            <w:vAlign w:val="center"/>
          </w:tcPr>
          <w:p w:rsidR="00D87DF4" w:rsidRPr="00D5379F" w:rsidRDefault="00D5379F" w:rsidP="00D5379F">
            <w:pPr>
              <w:jc w:val="center"/>
              <w:rPr>
                <w:sz w:val="40"/>
                <w:lang w:val="fr-FR"/>
              </w:rPr>
            </w:pPr>
            <w:r w:rsidRPr="00D5379F">
              <w:rPr>
                <w:sz w:val="40"/>
                <w:lang w:val="fr-FR"/>
              </w:rPr>
              <w:lastRenderedPageBreak/>
              <w:t>Il était une fois</w:t>
            </w:r>
            <w:r>
              <w:rPr>
                <w:sz w:val="40"/>
                <w:lang w:val="fr-FR"/>
              </w:rPr>
              <w:t>,</w:t>
            </w:r>
            <w:r w:rsidRPr="00D5379F">
              <w:rPr>
                <w:sz w:val="40"/>
                <w:lang w:val="fr-FR"/>
              </w:rPr>
              <w:t xml:space="preserve"> un petit garçon qui s’appelait Antoine.  </w:t>
            </w:r>
          </w:p>
        </w:tc>
        <w:tc>
          <w:tcPr>
            <w:tcW w:w="4725" w:type="dxa"/>
            <w:vAlign w:val="center"/>
          </w:tcPr>
          <w:p w:rsidR="00D87DF4" w:rsidRPr="00D5379F" w:rsidRDefault="00D5379F" w:rsidP="00953ED4">
            <w:pPr>
              <w:jc w:val="center"/>
              <w:rPr>
                <w:sz w:val="40"/>
                <w:lang w:val="fr-FR"/>
              </w:rPr>
            </w:pPr>
            <w:r>
              <w:rPr>
                <w:sz w:val="40"/>
                <w:lang w:val="fr-FR"/>
              </w:rPr>
              <w:t>En été, il joue au tennis.</w:t>
            </w:r>
          </w:p>
        </w:tc>
        <w:tc>
          <w:tcPr>
            <w:tcW w:w="4725" w:type="dxa"/>
            <w:vAlign w:val="center"/>
          </w:tcPr>
          <w:p w:rsidR="00953ED4" w:rsidRPr="00953ED4" w:rsidRDefault="00D5379F" w:rsidP="00D5379F">
            <w:pPr>
              <w:jc w:val="center"/>
              <w:rPr>
                <w:sz w:val="40"/>
                <w:lang w:val="fr-FR"/>
              </w:rPr>
            </w:pPr>
            <w:r w:rsidRPr="00D5379F">
              <w:rPr>
                <w:sz w:val="40"/>
                <w:lang w:val="fr-FR"/>
              </w:rPr>
              <w:t xml:space="preserve">Au printemps, il joue au foot.  </w:t>
            </w:r>
            <w:r>
              <w:rPr>
                <w:sz w:val="40"/>
                <w:lang w:val="fr-FR"/>
              </w:rPr>
              <w:t>C’est bon pour la santé</w:t>
            </w:r>
          </w:p>
        </w:tc>
      </w:tr>
      <w:tr w:rsidR="00D87DF4" w:rsidRPr="00D5379F" w:rsidTr="00953ED4">
        <w:trPr>
          <w:trHeight w:val="1262"/>
        </w:trPr>
        <w:tc>
          <w:tcPr>
            <w:tcW w:w="4724" w:type="dxa"/>
            <w:vAlign w:val="center"/>
          </w:tcPr>
          <w:p w:rsidR="00D87DF4" w:rsidRPr="00D5379F" w:rsidRDefault="00D5379F" w:rsidP="00D5379F">
            <w:pPr>
              <w:jc w:val="center"/>
              <w:rPr>
                <w:sz w:val="40"/>
              </w:rPr>
            </w:pPr>
            <w:r w:rsidRPr="00D5379F">
              <w:rPr>
                <w:sz w:val="40"/>
                <w:lang w:val="fr-FR"/>
              </w:rPr>
              <w:t>Il était très paresseux.</w:t>
            </w:r>
            <w:r w:rsidRPr="00D5379F">
              <w:rPr>
                <w:sz w:val="40"/>
              </w:rPr>
              <w:t xml:space="preserve"> </w:t>
            </w:r>
          </w:p>
        </w:tc>
        <w:tc>
          <w:tcPr>
            <w:tcW w:w="4725" w:type="dxa"/>
            <w:vAlign w:val="center"/>
          </w:tcPr>
          <w:p w:rsidR="00D87DF4" w:rsidRPr="00953ED4" w:rsidRDefault="00D5379F" w:rsidP="00953ED4">
            <w:pPr>
              <w:jc w:val="center"/>
              <w:rPr>
                <w:sz w:val="40"/>
                <w:lang w:val="fr-FR"/>
              </w:rPr>
            </w:pPr>
            <w:r>
              <w:rPr>
                <w:sz w:val="40"/>
                <w:lang w:val="fr-FR"/>
              </w:rPr>
              <w:t>C’est bon pour la santé.</w:t>
            </w:r>
          </w:p>
        </w:tc>
        <w:tc>
          <w:tcPr>
            <w:tcW w:w="4725" w:type="dxa"/>
            <w:vAlign w:val="center"/>
          </w:tcPr>
          <w:p w:rsidR="00D5379F" w:rsidRPr="00D5379F" w:rsidRDefault="00D5379F" w:rsidP="00D5379F">
            <w:pPr>
              <w:jc w:val="center"/>
              <w:rPr>
                <w:sz w:val="40"/>
                <w:lang w:val="fr-FR"/>
              </w:rPr>
            </w:pPr>
            <w:r w:rsidRPr="00D5379F">
              <w:rPr>
                <w:sz w:val="40"/>
                <w:lang w:val="fr-FR"/>
              </w:rPr>
              <w:t xml:space="preserve">Le docteur dit </w:t>
            </w:r>
          </w:p>
          <w:p w:rsidR="00D87DF4" w:rsidRPr="00953ED4" w:rsidRDefault="00D5379F" w:rsidP="00953ED4">
            <w:pPr>
              <w:jc w:val="center"/>
              <w:rPr>
                <w:sz w:val="40"/>
                <w:lang w:val="fr-FR"/>
              </w:rPr>
            </w:pPr>
            <w:r>
              <w:rPr>
                <w:sz w:val="40"/>
                <w:lang w:val="fr-FR"/>
              </w:rPr>
              <w:t>« C’est mauvais pour la santé »</w:t>
            </w:r>
          </w:p>
        </w:tc>
      </w:tr>
      <w:tr w:rsidR="00D87DF4" w:rsidRPr="004A43AD" w:rsidTr="00953ED4">
        <w:trPr>
          <w:trHeight w:val="1262"/>
        </w:trPr>
        <w:tc>
          <w:tcPr>
            <w:tcW w:w="4724" w:type="dxa"/>
            <w:vAlign w:val="center"/>
          </w:tcPr>
          <w:p w:rsidR="00D5379F" w:rsidRDefault="00D5379F" w:rsidP="00953ED4">
            <w:pPr>
              <w:jc w:val="center"/>
              <w:rPr>
                <w:sz w:val="40"/>
                <w:lang w:val="fr-FR"/>
              </w:rPr>
            </w:pPr>
            <w:r>
              <w:rPr>
                <w:sz w:val="40"/>
                <w:lang w:val="fr-FR"/>
              </w:rPr>
              <w:t xml:space="preserve">Mais, il fait froid. </w:t>
            </w:r>
          </w:p>
          <w:p w:rsidR="00D87DF4" w:rsidRPr="00953ED4" w:rsidRDefault="00D5379F" w:rsidP="00953ED4">
            <w:pPr>
              <w:jc w:val="center"/>
              <w:rPr>
                <w:sz w:val="40"/>
                <w:lang w:val="fr-FR"/>
              </w:rPr>
            </w:pPr>
            <w:r>
              <w:rPr>
                <w:sz w:val="40"/>
                <w:lang w:val="fr-FR"/>
              </w:rPr>
              <w:t xml:space="preserve"> Il n’aime pas ça.</w:t>
            </w:r>
          </w:p>
        </w:tc>
        <w:tc>
          <w:tcPr>
            <w:tcW w:w="4725" w:type="dxa"/>
            <w:vAlign w:val="center"/>
          </w:tcPr>
          <w:p w:rsidR="00D87DF4" w:rsidRPr="00953ED4" w:rsidRDefault="00D5379F" w:rsidP="00953ED4">
            <w:pPr>
              <w:jc w:val="center"/>
              <w:rPr>
                <w:sz w:val="40"/>
                <w:lang w:val="fr-FR"/>
              </w:rPr>
            </w:pPr>
            <w:r>
              <w:rPr>
                <w:sz w:val="40"/>
                <w:lang w:val="fr-FR"/>
              </w:rPr>
              <w:t>« Il faut faire du sport »</w:t>
            </w:r>
          </w:p>
        </w:tc>
        <w:tc>
          <w:tcPr>
            <w:tcW w:w="4725" w:type="dxa"/>
            <w:vAlign w:val="center"/>
          </w:tcPr>
          <w:p w:rsidR="00D5379F" w:rsidRDefault="00D5379F" w:rsidP="00D5379F">
            <w:pPr>
              <w:jc w:val="center"/>
              <w:rPr>
                <w:sz w:val="40"/>
                <w:lang w:val="fr-FR"/>
              </w:rPr>
            </w:pPr>
            <w:r>
              <w:rPr>
                <w:sz w:val="40"/>
                <w:lang w:val="fr-FR"/>
              </w:rPr>
              <w:t xml:space="preserve">Mais, c’est boueux. </w:t>
            </w:r>
          </w:p>
          <w:p w:rsidR="00D87DF4" w:rsidRPr="00953ED4" w:rsidRDefault="00D5379F" w:rsidP="00D5379F">
            <w:pPr>
              <w:jc w:val="center"/>
              <w:rPr>
                <w:sz w:val="40"/>
                <w:lang w:val="fr-FR"/>
              </w:rPr>
            </w:pPr>
            <w:r>
              <w:rPr>
                <w:sz w:val="40"/>
                <w:lang w:val="fr-FR"/>
              </w:rPr>
              <w:t xml:space="preserve"> Il n’aime pas ça.</w:t>
            </w:r>
          </w:p>
        </w:tc>
      </w:tr>
      <w:tr w:rsidR="00D87DF4" w:rsidRPr="004A43AD" w:rsidTr="00953ED4">
        <w:trPr>
          <w:trHeight w:val="1262"/>
        </w:trPr>
        <w:tc>
          <w:tcPr>
            <w:tcW w:w="4724" w:type="dxa"/>
            <w:vAlign w:val="center"/>
          </w:tcPr>
          <w:p w:rsidR="00D87DF4" w:rsidRPr="00953ED4" w:rsidRDefault="00D5379F" w:rsidP="00953ED4">
            <w:pPr>
              <w:jc w:val="center"/>
              <w:rPr>
                <w:sz w:val="40"/>
                <w:lang w:val="fr-FR"/>
              </w:rPr>
            </w:pPr>
            <w:r>
              <w:rPr>
                <w:sz w:val="40"/>
                <w:lang w:val="fr-FR"/>
              </w:rPr>
              <w:t>En automne, il joue au rugby.</w:t>
            </w:r>
          </w:p>
        </w:tc>
        <w:tc>
          <w:tcPr>
            <w:tcW w:w="4725" w:type="dxa"/>
            <w:vAlign w:val="center"/>
          </w:tcPr>
          <w:p w:rsidR="00D87DF4" w:rsidRPr="00953ED4" w:rsidRDefault="00D5379F" w:rsidP="00953ED4">
            <w:pPr>
              <w:jc w:val="center"/>
              <w:rPr>
                <w:noProof/>
                <w:sz w:val="40"/>
                <w:lang w:val="fr-FR" w:eastAsia="en-GB"/>
              </w:rPr>
            </w:pPr>
            <w:r>
              <w:rPr>
                <w:noProof/>
                <w:sz w:val="40"/>
                <w:lang w:val="fr-FR" w:eastAsia="en-GB"/>
              </w:rPr>
              <w:t>En hiver, il pleut,</w:t>
            </w:r>
          </w:p>
        </w:tc>
        <w:tc>
          <w:tcPr>
            <w:tcW w:w="4725" w:type="dxa"/>
            <w:vAlign w:val="center"/>
          </w:tcPr>
          <w:p w:rsidR="00D5379F" w:rsidRDefault="00D5379F" w:rsidP="00D5379F">
            <w:pPr>
              <w:jc w:val="center"/>
              <w:rPr>
                <w:sz w:val="40"/>
                <w:lang w:val="fr-FR"/>
              </w:rPr>
            </w:pPr>
            <w:r>
              <w:rPr>
                <w:sz w:val="40"/>
                <w:lang w:val="fr-FR"/>
              </w:rPr>
              <w:t xml:space="preserve">Mais, il fait chaud. </w:t>
            </w:r>
          </w:p>
          <w:p w:rsidR="00D87DF4" w:rsidRPr="00953ED4" w:rsidRDefault="00D5379F" w:rsidP="00D5379F">
            <w:pPr>
              <w:jc w:val="center"/>
              <w:rPr>
                <w:sz w:val="40"/>
                <w:lang w:val="fr-FR"/>
              </w:rPr>
            </w:pPr>
            <w:r>
              <w:rPr>
                <w:sz w:val="40"/>
                <w:lang w:val="fr-FR"/>
              </w:rPr>
              <w:t xml:space="preserve"> Il n’aime pas ça.</w:t>
            </w:r>
          </w:p>
        </w:tc>
      </w:tr>
      <w:tr w:rsidR="00D87DF4" w:rsidRPr="00D5379F" w:rsidTr="00953ED4">
        <w:trPr>
          <w:trHeight w:val="1262"/>
        </w:trPr>
        <w:tc>
          <w:tcPr>
            <w:tcW w:w="4724" w:type="dxa"/>
            <w:vAlign w:val="center"/>
          </w:tcPr>
          <w:p w:rsidR="00D87DF4" w:rsidRPr="00953ED4" w:rsidRDefault="00D5379F" w:rsidP="00953ED4">
            <w:pPr>
              <w:jc w:val="center"/>
              <w:rPr>
                <w:sz w:val="40"/>
                <w:lang w:val="fr-FR"/>
              </w:rPr>
            </w:pPr>
            <w:r>
              <w:rPr>
                <w:sz w:val="40"/>
                <w:lang w:val="fr-FR"/>
              </w:rPr>
              <w:t>il fait froid, c’est boueux.</w:t>
            </w:r>
          </w:p>
        </w:tc>
        <w:tc>
          <w:tcPr>
            <w:tcW w:w="4725" w:type="dxa"/>
            <w:vAlign w:val="center"/>
          </w:tcPr>
          <w:p w:rsidR="00D87DF4" w:rsidRPr="00953ED4" w:rsidRDefault="00D5379F" w:rsidP="00953ED4">
            <w:pPr>
              <w:jc w:val="center"/>
              <w:rPr>
                <w:noProof/>
                <w:sz w:val="40"/>
                <w:lang w:val="fr-FR" w:eastAsia="en-GB"/>
              </w:rPr>
            </w:pPr>
            <w:r>
              <w:rPr>
                <w:noProof/>
                <w:sz w:val="40"/>
                <w:lang w:val="fr-FR" w:eastAsia="en-GB"/>
              </w:rPr>
              <w:t>C’est mauvais pour la santé, mais il adore ça.</w:t>
            </w:r>
          </w:p>
        </w:tc>
        <w:tc>
          <w:tcPr>
            <w:tcW w:w="4725" w:type="dxa"/>
            <w:vAlign w:val="center"/>
          </w:tcPr>
          <w:p w:rsidR="00D87DF4" w:rsidRPr="00953ED4" w:rsidRDefault="00D5379F" w:rsidP="00953ED4">
            <w:pPr>
              <w:jc w:val="center"/>
              <w:rPr>
                <w:sz w:val="40"/>
                <w:lang w:val="fr-FR"/>
              </w:rPr>
            </w:pPr>
            <w:r>
              <w:rPr>
                <w:sz w:val="40"/>
                <w:lang w:val="fr-FR"/>
              </w:rPr>
              <w:t>Il joue à la Wii.</w:t>
            </w:r>
          </w:p>
        </w:tc>
      </w:tr>
      <w:tr w:rsidR="00D87DF4" w:rsidRPr="00D5379F" w:rsidTr="00953ED4">
        <w:trPr>
          <w:trHeight w:val="1262"/>
        </w:trPr>
        <w:tc>
          <w:tcPr>
            <w:tcW w:w="4724" w:type="dxa"/>
            <w:vAlign w:val="center"/>
          </w:tcPr>
          <w:p w:rsidR="00D87DF4" w:rsidRPr="00953ED4" w:rsidRDefault="00D5379F" w:rsidP="00953ED4">
            <w:pPr>
              <w:jc w:val="center"/>
              <w:rPr>
                <w:sz w:val="40"/>
                <w:lang w:val="fr-FR"/>
              </w:rPr>
            </w:pPr>
            <w:r>
              <w:rPr>
                <w:sz w:val="40"/>
                <w:lang w:val="fr-FR"/>
              </w:rPr>
              <w:t>Le docteur n’est pas content !</w:t>
            </w:r>
          </w:p>
        </w:tc>
        <w:tc>
          <w:tcPr>
            <w:tcW w:w="4725" w:type="dxa"/>
            <w:vAlign w:val="center"/>
          </w:tcPr>
          <w:p w:rsidR="00D87DF4" w:rsidRPr="00953ED4" w:rsidRDefault="00D87DF4" w:rsidP="00953ED4">
            <w:pPr>
              <w:jc w:val="center"/>
              <w:rPr>
                <w:noProof/>
                <w:sz w:val="40"/>
                <w:lang w:val="fr-FR" w:eastAsia="en-GB"/>
              </w:rPr>
            </w:pPr>
          </w:p>
        </w:tc>
        <w:tc>
          <w:tcPr>
            <w:tcW w:w="4725" w:type="dxa"/>
            <w:vAlign w:val="center"/>
          </w:tcPr>
          <w:p w:rsidR="00D87DF4" w:rsidRPr="00953ED4" w:rsidRDefault="00D87DF4" w:rsidP="00953ED4">
            <w:pPr>
              <w:jc w:val="center"/>
              <w:rPr>
                <w:sz w:val="40"/>
                <w:lang w:val="fr-FR"/>
              </w:rPr>
            </w:pPr>
          </w:p>
        </w:tc>
      </w:tr>
    </w:tbl>
    <w:p w:rsidR="00D87DF4" w:rsidRPr="00953ED4" w:rsidRDefault="00D87DF4" w:rsidP="006114B0">
      <w:pPr>
        <w:rPr>
          <w:sz w:val="40"/>
          <w:lang w:val="fr-FR"/>
        </w:rPr>
      </w:pPr>
    </w:p>
    <w:p w:rsidR="00953ED4" w:rsidRPr="00953ED4" w:rsidRDefault="00953ED4" w:rsidP="006114B0">
      <w:pPr>
        <w:rPr>
          <w:sz w:val="40"/>
          <w:lang w:val="fr-FR"/>
        </w:rPr>
      </w:pPr>
    </w:p>
    <w:p w:rsidR="00953ED4" w:rsidRPr="00953ED4" w:rsidRDefault="00953ED4" w:rsidP="006114B0">
      <w:pPr>
        <w:rPr>
          <w:sz w:val="40"/>
          <w:lang w:val="fr-FR"/>
        </w:rPr>
      </w:pPr>
    </w:p>
    <w:p w:rsidR="00953ED4" w:rsidRPr="00D87DF4" w:rsidRDefault="00953ED4" w:rsidP="006114B0">
      <w:pPr>
        <w:rPr>
          <w:sz w:val="40"/>
          <w:lang w:val="fr-FR"/>
        </w:rPr>
      </w:pPr>
    </w:p>
    <w:sectPr w:rsidR="00953ED4" w:rsidRPr="00D87DF4" w:rsidSect="006114B0">
      <w:pgSz w:w="16838" w:h="11906" w:orient="landscape"/>
      <w:pgMar w:top="426" w:right="1440" w:bottom="284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revisionView w:inkAnnotations="0"/>
  <w:defaultTabStop w:val="720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0A35"/>
    <w:rsid w:val="000426F0"/>
    <w:rsid w:val="00091A92"/>
    <w:rsid w:val="002220C9"/>
    <w:rsid w:val="00452CDB"/>
    <w:rsid w:val="004A43AD"/>
    <w:rsid w:val="004D1CA0"/>
    <w:rsid w:val="00517BFC"/>
    <w:rsid w:val="00574117"/>
    <w:rsid w:val="005860BF"/>
    <w:rsid w:val="0058720E"/>
    <w:rsid w:val="006114B0"/>
    <w:rsid w:val="00611529"/>
    <w:rsid w:val="00662596"/>
    <w:rsid w:val="00756CAE"/>
    <w:rsid w:val="0076687E"/>
    <w:rsid w:val="00860A35"/>
    <w:rsid w:val="00893982"/>
    <w:rsid w:val="00953ED4"/>
    <w:rsid w:val="009E75B5"/>
    <w:rsid w:val="00B15328"/>
    <w:rsid w:val="00B91E0C"/>
    <w:rsid w:val="00BE0632"/>
    <w:rsid w:val="00D5379F"/>
    <w:rsid w:val="00D87DF4"/>
    <w:rsid w:val="00EA7A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7D5801B-2F86-4E75-9E54-2DFE803581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6259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860A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860A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60A3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807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53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79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17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gif"/><Relationship Id="rId17" Type="http://schemas.openxmlformats.org/officeDocument/2006/relationships/image" Target="media/image14.jpe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gif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8E112A4</Template>
  <TotalTime>1</TotalTime>
  <Pages>4</Pages>
  <Words>103</Words>
  <Characters>593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Linda</dc:creator>
  <cp:lastModifiedBy>Charlotte Johnston</cp:lastModifiedBy>
  <cp:revision>2</cp:revision>
  <dcterms:created xsi:type="dcterms:W3CDTF">2015-05-29T10:29:00Z</dcterms:created>
  <dcterms:modified xsi:type="dcterms:W3CDTF">2015-05-29T10:29:00Z</dcterms:modified>
</cp:coreProperties>
</file>